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3BC7B606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72CAE8D2" w:rsidR="0044653F" w:rsidRPr="00956EFE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91F80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227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391F80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D530B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530B5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E340E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7245AB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7245AB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7245AB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7245AB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</w:t>
      </w:r>
      <w:r w:rsidR="007227D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7245AB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7245A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227D2" w:rsidRPr="007227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7245A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245AB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7227D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956EFE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956EF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Default="00D530B5" w:rsidP="00CD4D4E">
      <w:pPr>
        <w:jc w:val="thaiDistribute"/>
        <w:rPr>
          <w:rFonts w:ascii="Browallia New" w:hAnsi="Browallia New" w:cs="Browallia New"/>
        </w:rPr>
      </w:pPr>
    </w:p>
    <w:p w14:paraId="5DE56E1B" w14:textId="77777777" w:rsidR="00D77F35" w:rsidRDefault="00D77F35" w:rsidP="00CD4D4E">
      <w:pPr>
        <w:jc w:val="thaiDistribute"/>
        <w:rPr>
          <w:rFonts w:ascii="Browallia New" w:hAnsi="Browallia New" w:cs="Browallia New"/>
        </w:rPr>
      </w:pPr>
    </w:p>
    <w:p w14:paraId="20BFCB0D" w14:textId="77777777" w:rsidR="00D77F35" w:rsidRPr="00956EFE" w:rsidRDefault="00D77F35" w:rsidP="00CD4D4E">
      <w:pPr>
        <w:jc w:val="thaiDistribute"/>
        <w:rPr>
          <w:rFonts w:ascii="Browallia New" w:hAnsi="Browallia New" w:cs="Browallia New"/>
        </w:rPr>
      </w:pPr>
    </w:p>
    <w:p w14:paraId="2982C142" w14:textId="0249BFB8" w:rsidR="0034149A" w:rsidRPr="00956EFE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6568CA39" w:rsidR="003F480F" w:rsidRDefault="003F480F" w:rsidP="00E548D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C57DA">
        <w:rPr>
          <w:rFonts w:ascii="BrowalliaUPC" w:hAnsi="BrowalliaUPC" w:cs="BrowalliaUPC"/>
          <w:sz w:val="28"/>
          <w:szCs w:val="28"/>
          <w:lang w:bidi="th-TH"/>
        </w:rPr>
        <w:br/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2722B6">
        <w:rPr>
          <w:rFonts w:ascii="BrowalliaUPC" w:hAnsi="BrowalliaUPC" w:cs="BrowalliaUPC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52932C6C" w14:textId="77777777" w:rsidR="00CC556E" w:rsidRPr="00271804" w:rsidRDefault="00CC556E" w:rsidP="00CC556E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20D9E5" w14:textId="145DD557" w:rsidR="00CC556E" w:rsidRPr="00EF45D0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A515F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CC556E">
        <w:rPr>
          <w:rFonts w:ascii="BrowalliaUPC" w:hAnsi="BrowalliaUPC" w:cs="BrowalliaUPC" w:hint="cs"/>
          <w:sz w:val="28"/>
          <w:szCs w:val="28"/>
          <w:cs/>
          <w:lang w:bidi="th-TH"/>
        </w:rPr>
        <w:t>สหไทย</w:t>
      </w:r>
      <w:r w:rsidRPr="00CC556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CC556E">
        <w:rPr>
          <w:rFonts w:ascii="BrowalliaUPC" w:hAnsi="BrowalliaUPC" w:cs="BrowalliaUPC" w:hint="cs"/>
          <w:sz w:val="28"/>
          <w:szCs w:val="28"/>
          <w:cs/>
          <w:lang w:bidi="th-TH"/>
        </w:rPr>
        <w:t>เทอร์มินอล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15F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9D481A">
        <w:rPr>
          <w:rFonts w:ascii="BrowalliaUPC" w:hAnsi="BrowalliaUPC" w:cs="BrowalliaUPC" w:hint="cs"/>
          <w:sz w:val="28"/>
          <w:szCs w:val="28"/>
          <w:cs/>
          <w:lang w:bidi="th-TH"/>
        </w:rPr>
        <w:t>เคย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EF45D0" w:rsidRPr="00EF45D0">
        <w:rPr>
          <w:rFonts w:ascii="Browallia New" w:hAnsi="Browallia New" w:cs="Browallia New"/>
          <w:sz w:val="28"/>
          <w:szCs w:val="28"/>
          <w:lang w:bidi="th-TH"/>
        </w:rPr>
        <w:t xml:space="preserve">21 </w:t>
      </w:r>
      <w:r w:rsidR="00EF45D0" w:rsidRPr="00EF45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F45D0" w:rsidRPr="00EF45D0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2853F072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0DB45C" w14:textId="6DC30974" w:rsidR="008367AC" w:rsidRPr="0051519E" w:rsidRDefault="00CC556E" w:rsidP="005151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E669F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174F79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174F79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</w:t>
      </w:r>
      <w:r w:rsidR="007227D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174F79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174F79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227D2" w:rsidRPr="007227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174F7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174F79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</w:t>
      </w:r>
      <w:r w:rsidR="00806F6D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เงินสดรวม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7227D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</w:t>
      </w:r>
      <w:r w:rsidR="00D264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74F79">
        <w:rPr>
          <w:rFonts w:ascii="BrowalliaUPC" w:hAnsi="BrowalliaUPC" w:cs="BrowalliaUPC"/>
          <w:sz w:val="28"/>
          <w:szCs w:val="28"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1B47C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A82E64" w:rsidRPr="00956EFE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A82E64" w:rsidRPr="00956E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330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51519E" w:rsidRPr="0051519E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2565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92968C" w:rsidR="00142624" w:rsidRPr="00956EFE" w:rsidRDefault="000E686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นางสาวเกษณี</w:t>
      </w:r>
      <w:r w:rsidRPr="000E68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B3C2D94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E686F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CCD3391" w:rsidR="00D15EA5" w:rsidRPr="00DD72FB" w:rsidRDefault="00A275D9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A275D9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833033" w:rsidRPr="00A275D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33033" w:rsidRPr="00A275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0E686F" w:rsidRPr="00A275D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E686F" w:rsidRPr="00A275D9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552F" w14:textId="77777777" w:rsidR="0083654B" w:rsidRDefault="0083654B">
      <w:r>
        <w:separator/>
      </w:r>
    </w:p>
  </w:endnote>
  <w:endnote w:type="continuationSeparator" w:id="0">
    <w:p w14:paraId="4167D1F1" w14:textId="77777777" w:rsidR="0083654B" w:rsidRDefault="0083654B">
      <w:r>
        <w:continuationSeparator/>
      </w:r>
    </w:p>
  </w:endnote>
  <w:endnote w:type="continuationNotice" w:id="1">
    <w:p w14:paraId="301799B9" w14:textId="77777777" w:rsidR="0083654B" w:rsidRDefault="008365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5D8B" w14:textId="77777777" w:rsidR="0083654B" w:rsidRDefault="0083654B">
      <w:bookmarkStart w:id="0" w:name="_Hlk482348182"/>
      <w:bookmarkEnd w:id="0"/>
      <w:r>
        <w:separator/>
      </w:r>
    </w:p>
  </w:footnote>
  <w:footnote w:type="continuationSeparator" w:id="0">
    <w:p w14:paraId="339026CE" w14:textId="77777777" w:rsidR="0083654B" w:rsidRDefault="0083654B">
      <w:r>
        <w:continuationSeparator/>
      </w:r>
    </w:p>
  </w:footnote>
  <w:footnote w:type="continuationNotice" w:id="1">
    <w:p w14:paraId="39974C64" w14:textId="77777777" w:rsidR="0083654B" w:rsidRDefault="008365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EBEE9A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440412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74F79"/>
    <w:rsid w:val="00182F9F"/>
    <w:rsid w:val="00183CA9"/>
    <w:rsid w:val="0019210D"/>
    <w:rsid w:val="001950D2"/>
    <w:rsid w:val="001A3BFB"/>
    <w:rsid w:val="001A3C20"/>
    <w:rsid w:val="001B198C"/>
    <w:rsid w:val="001B4277"/>
    <w:rsid w:val="001B47C3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91F80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1DCD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12FF"/>
    <w:rsid w:val="00721F67"/>
    <w:rsid w:val="007227D2"/>
    <w:rsid w:val="007245AB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F1210"/>
    <w:rsid w:val="007F2896"/>
    <w:rsid w:val="008033D0"/>
    <w:rsid w:val="00803FB6"/>
    <w:rsid w:val="008059EF"/>
    <w:rsid w:val="00806118"/>
    <w:rsid w:val="00806F6D"/>
    <w:rsid w:val="008128F7"/>
    <w:rsid w:val="00812938"/>
    <w:rsid w:val="0081651C"/>
    <w:rsid w:val="00827B71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FBB"/>
    <w:rsid w:val="009219CA"/>
    <w:rsid w:val="009223D3"/>
    <w:rsid w:val="009239D3"/>
    <w:rsid w:val="00931D7A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481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82E64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0CED"/>
    <w:rsid w:val="00AE2BF6"/>
    <w:rsid w:val="00AE3370"/>
    <w:rsid w:val="00AE64CA"/>
    <w:rsid w:val="00AF7092"/>
    <w:rsid w:val="00B02BE5"/>
    <w:rsid w:val="00B07427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126A"/>
    <w:rsid w:val="00B83039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556E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77F35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352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12005"/>
    <w:rsid w:val="00F144E0"/>
    <w:rsid w:val="00F21219"/>
    <w:rsid w:val="00F21300"/>
    <w:rsid w:val="00F246A1"/>
    <w:rsid w:val="00F37917"/>
    <w:rsid w:val="00F43D66"/>
    <w:rsid w:val="00F50074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0" ma:contentTypeDescription="Create a new document." ma:contentTypeScope="" ma:versionID="517fb6b9c1082dbc6fc516541bfdbf9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b36b810d259cdcb21a9e1c1d9cc18f83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A035B-081F-48E9-B529-5F747277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76267dab-5fbc-40b3-b094-37ede3b14e0f"/>
    <ds:schemaRef ds:uri="a5c08846-fde5-474e-af84-f34de52b038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2</Pages>
  <Words>509</Words>
  <Characters>1987</Characters>
  <Application>Microsoft Office Word</Application>
  <DocSecurity>0</DocSecurity>
  <Lines>16</Lines>
  <Paragraphs>4</Paragraphs>
  <ScaleCrop>false</ScaleCrop>
  <Company>Grant Thornton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104</cp:revision>
  <cp:lastPrinted>2017-11-14T11:56:00Z</cp:lastPrinted>
  <dcterms:created xsi:type="dcterms:W3CDTF">2020-05-09T07:50:00Z</dcterms:created>
  <dcterms:modified xsi:type="dcterms:W3CDTF">2023-11-10T08:47:00Z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