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1E606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7A9C127" w14:textId="27F490CD" w:rsidR="007E5B9C" w:rsidRDefault="007E5B9C" w:rsidP="007E5B9C">
      <w:pPr>
        <w:pStyle w:val="BodyText"/>
        <w:tabs>
          <w:tab w:val="left" w:pos="6384"/>
        </w:tabs>
      </w:pPr>
    </w:p>
    <w:p w14:paraId="5E722315" w14:textId="02699BCF" w:rsidR="00D15EA5" w:rsidRDefault="000D7750" w:rsidP="000D7750">
      <w:pPr>
        <w:pStyle w:val="BodyText"/>
        <w:tabs>
          <w:tab w:val="left" w:pos="6384"/>
        </w:tabs>
      </w:pPr>
      <w:r>
        <w:tab/>
      </w:r>
      <w:r w:rsidR="006F1B19" w:rsidRPr="004A0DFE">
        <w:br w:type="textWrapping" w:clear="all"/>
      </w:r>
    </w:p>
    <w:p w14:paraId="5BB8D197" w14:textId="77777777" w:rsidR="00D15EA5" w:rsidRDefault="00D15EA5" w:rsidP="00D15EA5">
      <w:pPr>
        <w:pStyle w:val="BodyText"/>
      </w:pPr>
    </w:p>
    <w:p w14:paraId="5C4D7C73" w14:textId="77777777" w:rsidR="00734D83" w:rsidRPr="00092AB2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val="en-US" w:bidi="th-TH"/>
        </w:rPr>
      </w:pPr>
    </w:p>
    <w:p w14:paraId="23AC2584" w14:textId="77777777" w:rsidR="00AD3B2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1E0B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DFC1A3D" w14:textId="3B3198FE" w:rsidR="00AD3B26" w:rsidRPr="001E0B59" w:rsidRDefault="0015168F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="00734D83" w:rsidRPr="001E0B59">
        <w:rPr>
          <w:rFonts w:ascii="Browallia New" w:hAnsi="Browallia New" w:cs="Browallia New"/>
          <w:sz w:val="22"/>
          <w:szCs w:val="22"/>
        </w:rPr>
        <w:tab/>
      </w:r>
    </w:p>
    <w:p w14:paraId="4B879E3B" w14:textId="77777777" w:rsidR="003F16DE" w:rsidRPr="001E0B59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E0B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2CCE11E1" w14:textId="77777777" w:rsidR="001E0B59" w:rsidRPr="001E0B59" w:rsidRDefault="001E0B59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 w:rsidRPr="001E0B59">
        <w:rPr>
          <w:rFonts w:ascii="Browallia New" w:hAnsi="Browallia New" w:cs="Browallia New"/>
          <w:sz w:val="22"/>
          <w:szCs w:val="22"/>
        </w:rPr>
        <w:tab/>
      </w:r>
    </w:p>
    <w:p w14:paraId="7890B369" w14:textId="068FE680" w:rsidR="00280186" w:rsidRPr="00280186" w:rsidRDefault="002920B3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5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15168F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2582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2920B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และหมายเหตุประกอบงบการเงินรวมซึ่งรวมสรุปนโยบายการบัญชีที่สำคัญ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5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15168F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920B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งบการเงินเฉพาะของบริษัทซึ่งรวมสรุปนโยบายการบัญชีที่สำคัญ</w:t>
      </w:r>
    </w:p>
    <w:p w14:paraId="623FB8B5" w14:textId="77777777" w:rsidR="00280186" w:rsidRPr="00502582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9DD171" w14:textId="50096A4E" w:rsidR="00CD4D4E" w:rsidRPr="007C2D33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งบการเงินรวมและงบการเงินเฉพาะของบริษัทดังกล่าวข้างต้นแสดงฐานะการเงินรวมของ</w:t>
      </w:r>
      <w:r w:rsidR="00E5682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ผลการดำเนินงานรวมและกระแสเงินสดรวมสำหรับปีสิ้นสุดวันเดียวกัน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156A3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5E78C626" w14:textId="77777777" w:rsidR="00CD4D4E" w:rsidRPr="00502582" w:rsidRDefault="00CD4D4E" w:rsidP="001E0B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56816F" w14:textId="77777777" w:rsidR="003F16DE" w:rsidRPr="003F16DE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B0732A" w14:textId="77777777" w:rsidR="003F16DE" w:rsidRPr="00F156A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3EE50D" w14:textId="4FBA42E3" w:rsidR="00CD4D4E" w:rsidRDefault="002920B3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2B4C72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</w:t>
      </w:r>
      <w:r w:rsidR="00F3719D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F3719D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="00EE7E4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</w:t>
      </w:r>
      <w:r w:rsidR="00EE7E44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r w:rsidR="008A2B3E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อื่น </w:t>
      </w:r>
      <w:r w:rsidR="008A2B3E" w:rsidRPr="002920B3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 w:rsidR="00EE7E44">
        <w:rPr>
          <w:rFonts w:ascii="Browallia New" w:hAnsi="Browallia New" w:cs="Browallia New" w:hint="cs"/>
          <w:sz w:val="28"/>
          <w:szCs w:val="28"/>
          <w:cs/>
          <w:lang w:bidi="th-TH"/>
        </w:rPr>
        <w:t>ับ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FC9E03D" w14:textId="77777777" w:rsidR="001A4859" w:rsidRDefault="001A4859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AC5456" w14:textId="77777777" w:rsidR="001A4859" w:rsidRPr="003F16DE" w:rsidRDefault="001A4859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E618E8" w14:textId="77777777" w:rsidR="00072D1A" w:rsidRPr="00433D4A" w:rsidRDefault="00072D1A" w:rsidP="00072D1A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33D4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เรื่องสำคัญในการตรวจสอบ </w:t>
      </w:r>
    </w:p>
    <w:p w14:paraId="5C567FC7" w14:textId="77777777" w:rsidR="003B70BD" w:rsidRDefault="003B70BD" w:rsidP="00E73A3A">
      <w:pPr>
        <w:spacing w:after="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7D70ED1A" w14:textId="77777777" w:rsidR="00E73A3A" w:rsidRPr="00E73A3A" w:rsidRDefault="00072D1A" w:rsidP="00E73A3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B13509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และในการแสดงความเห็นของ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B1350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B13509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E73A3A">
        <w:rPr>
          <w:rFonts w:ascii="Browallia New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7044E94A" w14:textId="77777777" w:rsidR="003B70BD" w:rsidRPr="00F156A3" w:rsidRDefault="003B70BD" w:rsidP="003B70B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B6BCFD" w14:textId="77777777" w:rsidR="00072D1A" w:rsidRPr="00B13509" w:rsidRDefault="00072D1A" w:rsidP="00F156A3">
      <w:pPr>
        <w:spacing w:after="240"/>
        <w:jc w:val="thaiDistribute"/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เรื่องสำคัญในการตรวจสอบตามดุลยพินิจเยี่ยงผู้ประกอบวิชาชีพบัญชีของข้าพเจ้าและวิธีการตรวจสอบ</w:t>
      </w:r>
      <w:r w:rsidR="00F156A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โดยสรุป มีดังนี้</w:t>
      </w:r>
    </w:p>
    <w:tbl>
      <w:tblPr>
        <w:tblW w:w="85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196"/>
      </w:tblGrid>
      <w:tr w:rsidR="00824228" w:rsidRPr="003B70BD" w14:paraId="757404E2" w14:textId="77777777" w:rsidTr="00824228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DCC7" w14:textId="77777777" w:rsidR="00824228" w:rsidRPr="001B6135" w:rsidRDefault="00824228" w:rsidP="00D3021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1B613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7164" w14:textId="4C43B17F" w:rsidR="00824228" w:rsidRPr="001B6135" w:rsidRDefault="001B6135" w:rsidP="00D3021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1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824228" w:rsidRPr="003B70BD" w14:paraId="715BC5DE" w14:textId="77777777" w:rsidTr="00824228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F75E" w14:textId="62FB0AF3" w:rsidR="00824228" w:rsidRDefault="00824228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การด้อยค่าของเงินลงทุน</w:t>
            </w:r>
            <w:r w:rsidR="00542321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ในบริษัทร่วม</w:t>
            </w:r>
          </w:p>
          <w:p w14:paraId="21BB54F1" w14:textId="77777777" w:rsidR="005E6920" w:rsidRDefault="005E6920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9D4421F" w14:textId="40E02E65" w:rsidR="005E6920" w:rsidRDefault="00C16EFC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2561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</w:t>
            </w:r>
            <w:r w:rsidR="00633A14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มีเงินลงทุนในบริษัทร่วมตามวิธีราคาทุน จำนวน</w:t>
            </w:r>
            <w:r w:rsidR="00633A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7535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="00633A1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17535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.63</w:t>
            </w:r>
            <w:r w:rsidR="00633A14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ล้านบาท และค่าเผื่อการด้อยค่าของเงินลงทุน</w:t>
            </w:r>
            <w:r w:rsidR="0069534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ในบริษัทร่วม จำนวน</w:t>
            </w:r>
            <w:r w:rsidR="0069534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12</w:t>
            </w:r>
            <w:r w:rsidR="0069534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ล้านบาท</w:t>
            </w:r>
          </w:p>
          <w:p w14:paraId="184581DE" w14:textId="77777777" w:rsidR="0069534C" w:rsidRDefault="0069534C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D63DF8D" w14:textId="1E0FDBB9" w:rsidR="0069534C" w:rsidRDefault="0069534C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การท</w:t>
            </w:r>
            <w:r w:rsidR="009F13E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ดสอบการด้อยค่าเงินลงทุนในบริษัทร่วมต้องใช้         ดุลยพินิจที่สำคัญและข้อสมมติ</w:t>
            </w:r>
            <w:r w:rsidR="009930D5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 ภาวการณ์ตลาดปัจจุบันและความเสี่ยงที่เฉพาะเจาะจงของสินทรัพย์</w:t>
            </w:r>
          </w:p>
          <w:p w14:paraId="1870502C" w14:textId="77777777" w:rsidR="009930D5" w:rsidRDefault="009930D5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E3E1E78" w14:textId="129BFE20" w:rsidR="009930D5" w:rsidRPr="009930D5" w:rsidRDefault="009930D5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ตามที่บริษัทเปิดเผยรายละเอียดในหมายเหตุข้อ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BC7A7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และนโยบายการบัญชีที่สำคัญ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0FA1" w14:textId="77777777" w:rsidR="00824228" w:rsidRDefault="00824228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627010" w14:textId="77777777" w:rsidR="009930D5" w:rsidRDefault="009930D5" w:rsidP="00DB5F1B">
            <w:pPr>
              <w:tabs>
                <w:tab w:val="left" w:pos="227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BA968F" w14:textId="77777777" w:rsidR="004526C4" w:rsidRDefault="004526C4" w:rsidP="00DB5F1B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342EDA78" w14:textId="77777777" w:rsidR="004526C4" w:rsidRPr="000810A2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4800471" w14:textId="77777777" w:rsidR="004526C4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</w:p>
          <w:p w14:paraId="3E37042B" w14:textId="77777777" w:rsidR="004526C4" w:rsidRPr="000810A2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FA7CA66" w14:textId="77777777" w:rsidR="004526C4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โดยทดสอบการคำนวณมูลค่าที่คาดว่าจะได้รับคืนจากการ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30C90A8" w14:textId="77777777" w:rsidR="004526C4" w:rsidRPr="000810A2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416628F" w14:textId="77777777" w:rsidR="004526C4" w:rsidRPr="00023113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ทดสอบความถูกต้องของวิธีการคำนวณแบบจำลองและตรวจสอบข้อมูลกับเอกสารประกอบ</w:t>
            </w:r>
          </w:p>
          <w:p w14:paraId="79CFE681" w14:textId="77777777" w:rsidR="004526C4" w:rsidRPr="00023113" w:rsidRDefault="004526C4" w:rsidP="004526C4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FB94368" w14:textId="37CAEBE8" w:rsidR="009930D5" w:rsidRPr="003B70BD" w:rsidRDefault="004526C4" w:rsidP="004526C4">
            <w:pPr>
              <w:tabs>
                <w:tab w:val="left" w:pos="227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ข้าพเจ้าได้พิจารณาความเพียงพอและเหมาะสมของการเปิดเผยข้อมูลในหมายเหตุประกอบงบการเงิน</w:t>
            </w:r>
          </w:p>
        </w:tc>
      </w:tr>
    </w:tbl>
    <w:p w14:paraId="25C87CA7" w14:textId="0CC590C1" w:rsidR="00CC70B7" w:rsidRPr="00B32658" w:rsidRDefault="00CC70B7" w:rsidP="00F156A3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6734C00" w14:textId="77777777" w:rsidR="00175355" w:rsidRDefault="001753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48998E97" w14:textId="00DF0299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460005C1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09E9A139" w14:textId="77777777" w:rsidR="00165155" w:rsidRPr="00165155" w:rsidRDefault="002920B3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แต่ไม่รวมถึงงบการเงินรวมและงบการเงินเฉพาะของบริษัทและรายงานของผู้สอบบัญชีที่อยู่ในรายงานนั้น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ได้สอบทาน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DAAE98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8E178" w14:textId="77777777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249EBA26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857F986" w14:textId="77777777" w:rsidR="00165155" w:rsidRPr="00165155" w:rsidRDefault="002920B3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การอ่านข้อมูลอื่นตามที่ระบุข้างต้นเมื่อได้มีการจัดทำแล้ว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กับข้อมูลที่ได้รับรู้จากการตรวจสอบของข้าพเจ้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0C92F2" w14:textId="77777777" w:rsidR="00165155" w:rsidRPr="00F156A3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6E4521" w14:textId="13BBD2F3" w:rsidR="00165155" w:rsidRDefault="002920B3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7987D8F" w14:textId="77777777" w:rsidR="00314D78" w:rsidRPr="00165155" w:rsidRDefault="00314D7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9BC075" w14:textId="77777777" w:rsidR="004C77BF" w:rsidRPr="004C77BF" w:rsidRDefault="002920B3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2920B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ความรับผิดชอบของผู้บริหารและผู้มีหน้าที่กำกับดูแลในการจัดทำงบการเงิน</w:t>
      </w:r>
      <w:r w:rsidR="0078667E" w:rsidRPr="0078667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14:paraId="6933306D" w14:textId="77777777" w:rsidR="004C77BF" w:rsidRPr="004C77BF" w:rsidRDefault="004C77BF" w:rsidP="00F156A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BD5C353" w14:textId="77777777" w:rsidR="004C77BF" w:rsidRPr="004C77BF" w:rsidRDefault="002920B3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ของไทย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2B33F6B" w14:textId="77777777" w:rsidR="00280186" w:rsidRPr="004C77BF" w:rsidRDefault="00280186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948D84" w14:textId="77777777" w:rsidR="00330AA1" w:rsidRPr="004C77BF" w:rsidRDefault="002920B3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78667E">
        <w:rPr>
          <w:rFonts w:ascii="Browallia New" w:hAnsi="Browallia New" w:cs="Browallia New" w:hint="cs"/>
          <w:sz w:val="28"/>
          <w:szCs w:val="28"/>
          <w:cs/>
          <w:lang w:bidi="th-TH"/>
        </w:rPr>
        <w:t>ในกรณีที่มีเรื่องดังกล่าว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B05C9CA" w14:textId="77777777" w:rsidR="00330AA1" w:rsidRPr="00F156A3" w:rsidRDefault="00330AA1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1B03C8" w14:textId="418247ED" w:rsidR="00F35970" w:rsidRDefault="002920B3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35589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</w:t>
      </w:r>
    </w:p>
    <w:p w14:paraId="5F6CC860" w14:textId="77777777" w:rsidR="00586449" w:rsidRDefault="00586449" w:rsidP="00F156A3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005F749" w14:textId="77777777" w:rsidR="00175355" w:rsidRDefault="001753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B4FF7F8" w14:textId="4352F175" w:rsidR="004C77BF" w:rsidRPr="004C77BF" w:rsidRDefault="004C77BF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C77B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ความรับผิดชอบของผู้สอบบัญชีในการตรวจสอบงบการเงิน</w:t>
      </w:r>
      <w:r w:rsidR="00C33A37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C33A37" w:rsidRPr="00C33A3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และงบการเงินเฉพาะของบริษัท</w:t>
      </w:r>
    </w:p>
    <w:p w14:paraId="75E8D0EA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38987" w14:textId="77777777" w:rsidR="004C77BF" w:rsidRDefault="002920B3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และเสนอรายงานของผู้สอบบัญชีเพื่อความเห็นของข้าพเจ้า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C840A17" w14:textId="77777777" w:rsidR="00D3540C" w:rsidRDefault="00D3540C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354789" w14:textId="77777777" w:rsidR="004C77BF" w:rsidRPr="004C77BF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200626EB" w14:textId="77777777" w:rsidR="004C77BF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270FB82D" w14:textId="77777777" w:rsidR="00B0723D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194FAC" w14:textId="77777777" w:rsidR="00B806D6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3122B3C" w14:textId="77777777" w:rsidR="00B0723D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ัดทำ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วบรวมมา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ถึงการเปิดเผยข้อมูลในงบการเงินรวมและงบการเงินเฉพาะของบริษัท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วบรวมมาจนถึงวันที่ในรายงานของผู้สอบบัญชีของข้าพเจ้า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2920B3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อาจมีเหตุการณ์หรือสถานการณ์ในอนาคตที่เป็นเหตุให้กลุ่มบริษัทและบริษัทต้องหยุดการดำเนินงานต่อเนื่อง</w:t>
      </w:r>
    </w:p>
    <w:p w14:paraId="163622C9" w14:textId="77777777" w:rsidR="003925B2" w:rsidRDefault="003925B2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2C285B" w14:textId="77777777" w:rsidR="001A4859" w:rsidRDefault="001A4859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GoBack"/>
      <w:bookmarkEnd w:id="1"/>
    </w:p>
    <w:p w14:paraId="4B118E03" w14:textId="77777777" w:rsidR="00B0723D" w:rsidRPr="00B32658" w:rsidRDefault="004C77BF" w:rsidP="00A833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B0723D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="00B0723D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0723D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B81F489" w14:textId="77777777" w:rsidR="004C77BF" w:rsidRPr="00B32658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2920B3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2920B3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2920B3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="002920B3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2920B3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38F17BE" w14:textId="77777777" w:rsidR="00B806D6" w:rsidRPr="00B32658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38EA41F" w14:textId="77777777" w:rsidR="004C77BF" w:rsidRPr="00B32658" w:rsidRDefault="002920B3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และประเด็นที่มีนัยสำคัญที่พบจากการตรวจสอบ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าพเจ้าได้พบในระหว่างการตรวจสอบของข้าพเจ้า</w:t>
      </w:r>
    </w:p>
    <w:p w14:paraId="723B19C4" w14:textId="77777777" w:rsidR="002920B3" w:rsidRPr="00B32658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058729B" w14:textId="77777777" w:rsidR="002920B3" w:rsidRPr="00B32658" w:rsidRDefault="002920B3" w:rsidP="002920B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C318EA2" w14:textId="77777777" w:rsidR="00586449" w:rsidRDefault="00586449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439AD06" w14:textId="77777777" w:rsidR="002920B3" w:rsidRPr="00B32658" w:rsidRDefault="002920B3" w:rsidP="002920B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เว้นแต่กฎหมายหรือข้อบังคับกำหนดไม่ให้เปิดเผยต่อสาธารณะเกี่ยวกับเรื่องดังกล่าว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AFA6A8" w14:textId="77777777" w:rsidR="00DC2A2E" w:rsidRDefault="00DC2A2E" w:rsidP="00DC2A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F768FB" w14:textId="77777777" w:rsidR="00175355" w:rsidRDefault="00175355" w:rsidP="00DC2A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76AAE6" w14:textId="77777777" w:rsidR="0015168F" w:rsidRPr="00B32658" w:rsidRDefault="0015168F" w:rsidP="0015168F">
      <w:pPr>
        <w:spacing w:before="240"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326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 w:rsidRPr="00B3265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3265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B87259B" w14:textId="77777777" w:rsidR="004C77BF" w:rsidRPr="00B3265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ABA5BF0" w14:textId="77777777" w:rsidR="004C77BF" w:rsidRPr="00B3265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168F" w:rsidRPr="00B32658">
        <w:rPr>
          <w:rFonts w:ascii="Browallia New" w:hAnsi="Browallia New" w:cs="Browallia New"/>
          <w:sz w:val="28"/>
          <w:szCs w:val="28"/>
        </w:rPr>
        <w:t>8593</w:t>
      </w:r>
    </w:p>
    <w:p w14:paraId="3A65DB9B" w14:textId="77777777" w:rsidR="004C77BF" w:rsidRPr="00B3265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0A6A5D8" w14:textId="77777777" w:rsidR="00FE05E0" w:rsidRDefault="00FE05E0" w:rsidP="00FE05E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43535D2" w14:textId="77777777" w:rsidR="004C77BF" w:rsidRPr="00B32658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85E97EC" w14:textId="62338D58" w:rsidR="00D15EA5" w:rsidRPr="00B32658" w:rsidRDefault="00C53F6B" w:rsidP="004C77BF">
      <w:pPr>
        <w:spacing w:after="0" w:line="240" w:lineRule="auto"/>
        <w:rPr>
          <w:sz w:val="28"/>
          <w:szCs w:val="28"/>
          <w:lang w:val="en-US"/>
        </w:rPr>
      </w:pPr>
      <w:r w:rsidRPr="00C53F6B">
        <w:rPr>
          <w:rFonts w:ascii="Browallia New" w:hAnsi="Browallia New" w:cs="Browallia New"/>
          <w:sz w:val="28"/>
          <w:szCs w:val="28"/>
          <w:lang w:bidi="th-TH"/>
        </w:rPr>
        <w:t>22</w:t>
      </w:r>
      <w:r w:rsidR="00F156A3" w:rsidRPr="00C53F6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3F6B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F156A3" w:rsidRPr="00C53F6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68F" w:rsidRPr="00C53F6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F156A3" w:rsidRPr="00C53F6B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sectPr w:rsidR="00D15EA5" w:rsidRPr="00B32658" w:rsidSect="008719C2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80F3E" w14:textId="77777777" w:rsidR="00435313" w:rsidRDefault="00435313">
      <w:r>
        <w:separator/>
      </w:r>
    </w:p>
  </w:endnote>
  <w:endnote w:type="continuationSeparator" w:id="0">
    <w:p w14:paraId="305EAB21" w14:textId="77777777" w:rsidR="00435313" w:rsidRDefault="0043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40204" w14:textId="77777777" w:rsidR="00435313" w:rsidRDefault="00435313">
      <w:bookmarkStart w:id="0" w:name="_Hlk482348182"/>
      <w:bookmarkEnd w:id="0"/>
      <w:r>
        <w:separator/>
      </w:r>
    </w:p>
  </w:footnote>
  <w:footnote w:type="continuationSeparator" w:id="0">
    <w:p w14:paraId="06170374" w14:textId="77777777" w:rsidR="00435313" w:rsidRDefault="0043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EE7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56B33" w14:textId="56E466C8" w:rsidR="00B63D0E" w:rsidRDefault="00B63D0E" w:rsidP="00D96128">
    <w:pPr>
      <w:pStyle w:val="Header"/>
      <w:jc w:val="right"/>
    </w:pPr>
  </w:p>
  <w:p w14:paraId="3A3E6A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1CD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0C47578" w14:textId="248BC855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FA5CA72" w14:textId="5CE1A883" w:rsidR="00D460E7" w:rsidRDefault="00D460E7" w:rsidP="00D15EA5">
    <w:pPr>
      <w:pStyle w:val="Header"/>
    </w:pPr>
    <w:bookmarkStart w:id="2" w:name="Footer3_tbl"/>
    <w:bookmarkEnd w:id="2"/>
  </w:p>
  <w:p w14:paraId="16546CE8" w14:textId="21911BCE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05703"/>
    <w:rsid w:val="00006F38"/>
    <w:rsid w:val="000162B0"/>
    <w:rsid w:val="00022DFD"/>
    <w:rsid w:val="0003023B"/>
    <w:rsid w:val="00031D17"/>
    <w:rsid w:val="00044ACE"/>
    <w:rsid w:val="0004550E"/>
    <w:rsid w:val="00052614"/>
    <w:rsid w:val="000528E1"/>
    <w:rsid w:val="000671F6"/>
    <w:rsid w:val="000723F7"/>
    <w:rsid w:val="00072D1A"/>
    <w:rsid w:val="00074485"/>
    <w:rsid w:val="000828F1"/>
    <w:rsid w:val="00082F59"/>
    <w:rsid w:val="000905D1"/>
    <w:rsid w:val="00092AB2"/>
    <w:rsid w:val="00094333"/>
    <w:rsid w:val="00097FAB"/>
    <w:rsid w:val="000B65E3"/>
    <w:rsid w:val="000B7090"/>
    <w:rsid w:val="000D7750"/>
    <w:rsid w:val="000E24FE"/>
    <w:rsid w:val="000E52CE"/>
    <w:rsid w:val="000E7F80"/>
    <w:rsid w:val="000F1C7B"/>
    <w:rsid w:val="000F3AAB"/>
    <w:rsid w:val="000F6E25"/>
    <w:rsid w:val="001011DF"/>
    <w:rsid w:val="00112B69"/>
    <w:rsid w:val="00122590"/>
    <w:rsid w:val="00124751"/>
    <w:rsid w:val="001316D3"/>
    <w:rsid w:val="00134B1D"/>
    <w:rsid w:val="0015168F"/>
    <w:rsid w:val="0015273A"/>
    <w:rsid w:val="001554CD"/>
    <w:rsid w:val="00155A91"/>
    <w:rsid w:val="001613E2"/>
    <w:rsid w:val="0016459D"/>
    <w:rsid w:val="00165155"/>
    <w:rsid w:val="00167017"/>
    <w:rsid w:val="00175355"/>
    <w:rsid w:val="00181B1D"/>
    <w:rsid w:val="001850C4"/>
    <w:rsid w:val="0019210D"/>
    <w:rsid w:val="001A3BFB"/>
    <w:rsid w:val="001A3C20"/>
    <w:rsid w:val="001A4859"/>
    <w:rsid w:val="001A6ACF"/>
    <w:rsid w:val="001B198C"/>
    <w:rsid w:val="001B6135"/>
    <w:rsid w:val="001B7388"/>
    <w:rsid w:val="001D2302"/>
    <w:rsid w:val="001D7BB3"/>
    <w:rsid w:val="001E0B59"/>
    <w:rsid w:val="001E12A6"/>
    <w:rsid w:val="001E498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920B3"/>
    <w:rsid w:val="002A252E"/>
    <w:rsid w:val="002B4C72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4D78"/>
    <w:rsid w:val="00321A76"/>
    <w:rsid w:val="00330AA1"/>
    <w:rsid w:val="00335E5B"/>
    <w:rsid w:val="003376AC"/>
    <w:rsid w:val="00337CDF"/>
    <w:rsid w:val="00354F5D"/>
    <w:rsid w:val="00365ECE"/>
    <w:rsid w:val="003744DA"/>
    <w:rsid w:val="00384904"/>
    <w:rsid w:val="00390D34"/>
    <w:rsid w:val="003925B2"/>
    <w:rsid w:val="003B4868"/>
    <w:rsid w:val="003B4CCD"/>
    <w:rsid w:val="003B4DED"/>
    <w:rsid w:val="003B70BD"/>
    <w:rsid w:val="003C12C5"/>
    <w:rsid w:val="003C27EF"/>
    <w:rsid w:val="003C32E9"/>
    <w:rsid w:val="003C3898"/>
    <w:rsid w:val="003C421A"/>
    <w:rsid w:val="003C7569"/>
    <w:rsid w:val="003D2605"/>
    <w:rsid w:val="003D64D6"/>
    <w:rsid w:val="003E034A"/>
    <w:rsid w:val="003E3E21"/>
    <w:rsid w:val="003F16DE"/>
    <w:rsid w:val="00400EA6"/>
    <w:rsid w:val="00416281"/>
    <w:rsid w:val="00422353"/>
    <w:rsid w:val="00423695"/>
    <w:rsid w:val="00426915"/>
    <w:rsid w:val="0043354B"/>
    <w:rsid w:val="00433F63"/>
    <w:rsid w:val="00435313"/>
    <w:rsid w:val="00435589"/>
    <w:rsid w:val="00435788"/>
    <w:rsid w:val="004359E6"/>
    <w:rsid w:val="00443CE3"/>
    <w:rsid w:val="004526C4"/>
    <w:rsid w:val="00452E7B"/>
    <w:rsid w:val="004546FA"/>
    <w:rsid w:val="00476577"/>
    <w:rsid w:val="004809F0"/>
    <w:rsid w:val="00481FE7"/>
    <w:rsid w:val="0048532C"/>
    <w:rsid w:val="0049103F"/>
    <w:rsid w:val="00497DBD"/>
    <w:rsid w:val="004A0DE1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2582"/>
    <w:rsid w:val="00506087"/>
    <w:rsid w:val="005070FA"/>
    <w:rsid w:val="0052186A"/>
    <w:rsid w:val="00521944"/>
    <w:rsid w:val="005321DA"/>
    <w:rsid w:val="00540B0C"/>
    <w:rsid w:val="00542321"/>
    <w:rsid w:val="00547541"/>
    <w:rsid w:val="00551365"/>
    <w:rsid w:val="005627FF"/>
    <w:rsid w:val="00577D61"/>
    <w:rsid w:val="005822AC"/>
    <w:rsid w:val="00586449"/>
    <w:rsid w:val="005B405A"/>
    <w:rsid w:val="005C2CCB"/>
    <w:rsid w:val="005C6479"/>
    <w:rsid w:val="005C69FD"/>
    <w:rsid w:val="005D7025"/>
    <w:rsid w:val="005E2D67"/>
    <w:rsid w:val="005E5578"/>
    <w:rsid w:val="005E6920"/>
    <w:rsid w:val="005F4D62"/>
    <w:rsid w:val="00610ED7"/>
    <w:rsid w:val="00620CE3"/>
    <w:rsid w:val="00621086"/>
    <w:rsid w:val="00626F05"/>
    <w:rsid w:val="00633A14"/>
    <w:rsid w:val="006365A1"/>
    <w:rsid w:val="00636AA2"/>
    <w:rsid w:val="0064044F"/>
    <w:rsid w:val="00665478"/>
    <w:rsid w:val="00666764"/>
    <w:rsid w:val="0066694B"/>
    <w:rsid w:val="0066711D"/>
    <w:rsid w:val="0066732D"/>
    <w:rsid w:val="00667DB6"/>
    <w:rsid w:val="006771E8"/>
    <w:rsid w:val="00677C01"/>
    <w:rsid w:val="00683CC7"/>
    <w:rsid w:val="00692CA5"/>
    <w:rsid w:val="006932D7"/>
    <w:rsid w:val="0069534C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3549B"/>
    <w:rsid w:val="00742B6E"/>
    <w:rsid w:val="00746796"/>
    <w:rsid w:val="007468F4"/>
    <w:rsid w:val="00746D91"/>
    <w:rsid w:val="0075598A"/>
    <w:rsid w:val="00761813"/>
    <w:rsid w:val="00771B85"/>
    <w:rsid w:val="00775DA6"/>
    <w:rsid w:val="0078170A"/>
    <w:rsid w:val="007865D0"/>
    <w:rsid w:val="0078667E"/>
    <w:rsid w:val="00790956"/>
    <w:rsid w:val="0079502D"/>
    <w:rsid w:val="007971F0"/>
    <w:rsid w:val="007A0755"/>
    <w:rsid w:val="007A31D9"/>
    <w:rsid w:val="007A74F9"/>
    <w:rsid w:val="007D41A1"/>
    <w:rsid w:val="007E5B9C"/>
    <w:rsid w:val="008033D0"/>
    <w:rsid w:val="00803FB6"/>
    <w:rsid w:val="008059EF"/>
    <w:rsid w:val="00810D98"/>
    <w:rsid w:val="008128F7"/>
    <w:rsid w:val="00812938"/>
    <w:rsid w:val="00824228"/>
    <w:rsid w:val="00827B71"/>
    <w:rsid w:val="00830DAC"/>
    <w:rsid w:val="0083134C"/>
    <w:rsid w:val="00832F51"/>
    <w:rsid w:val="00843100"/>
    <w:rsid w:val="00847054"/>
    <w:rsid w:val="00850F25"/>
    <w:rsid w:val="008534AA"/>
    <w:rsid w:val="008677DD"/>
    <w:rsid w:val="008719C2"/>
    <w:rsid w:val="00884FF7"/>
    <w:rsid w:val="00894ACE"/>
    <w:rsid w:val="008A2B3E"/>
    <w:rsid w:val="008B19D9"/>
    <w:rsid w:val="008B1FD3"/>
    <w:rsid w:val="008B204B"/>
    <w:rsid w:val="008C49AE"/>
    <w:rsid w:val="008C59F7"/>
    <w:rsid w:val="008D091F"/>
    <w:rsid w:val="008D6B91"/>
    <w:rsid w:val="008D76EC"/>
    <w:rsid w:val="008E7687"/>
    <w:rsid w:val="008F0D5A"/>
    <w:rsid w:val="008F0E3C"/>
    <w:rsid w:val="008F11FA"/>
    <w:rsid w:val="008F33AE"/>
    <w:rsid w:val="008F3E78"/>
    <w:rsid w:val="008F4ACA"/>
    <w:rsid w:val="0090485D"/>
    <w:rsid w:val="00912F98"/>
    <w:rsid w:val="0091484F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30D5"/>
    <w:rsid w:val="00995CD5"/>
    <w:rsid w:val="009A1787"/>
    <w:rsid w:val="009A4F5A"/>
    <w:rsid w:val="009A7C68"/>
    <w:rsid w:val="009B1F44"/>
    <w:rsid w:val="009B4573"/>
    <w:rsid w:val="009C002A"/>
    <w:rsid w:val="009D1732"/>
    <w:rsid w:val="009E2244"/>
    <w:rsid w:val="009E278C"/>
    <w:rsid w:val="009F13EA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733A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D307B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2658"/>
    <w:rsid w:val="00B34D51"/>
    <w:rsid w:val="00B36A0E"/>
    <w:rsid w:val="00B36BA1"/>
    <w:rsid w:val="00B40D67"/>
    <w:rsid w:val="00B43C45"/>
    <w:rsid w:val="00B502FE"/>
    <w:rsid w:val="00B55EE8"/>
    <w:rsid w:val="00B56E6C"/>
    <w:rsid w:val="00B5708F"/>
    <w:rsid w:val="00B63D0E"/>
    <w:rsid w:val="00B806D6"/>
    <w:rsid w:val="00B83039"/>
    <w:rsid w:val="00BA5B00"/>
    <w:rsid w:val="00BB1A07"/>
    <w:rsid w:val="00BB6DAD"/>
    <w:rsid w:val="00BB7346"/>
    <w:rsid w:val="00BC1555"/>
    <w:rsid w:val="00BC2ECB"/>
    <w:rsid w:val="00BC60A9"/>
    <w:rsid w:val="00BC7A73"/>
    <w:rsid w:val="00BE0C8A"/>
    <w:rsid w:val="00BE334D"/>
    <w:rsid w:val="00BE4988"/>
    <w:rsid w:val="00BE5963"/>
    <w:rsid w:val="00BF1C24"/>
    <w:rsid w:val="00BF5E73"/>
    <w:rsid w:val="00C06939"/>
    <w:rsid w:val="00C16EFC"/>
    <w:rsid w:val="00C21E3B"/>
    <w:rsid w:val="00C33A37"/>
    <w:rsid w:val="00C35B1A"/>
    <w:rsid w:val="00C41C7D"/>
    <w:rsid w:val="00C53A0F"/>
    <w:rsid w:val="00C53F6B"/>
    <w:rsid w:val="00C63023"/>
    <w:rsid w:val="00C63743"/>
    <w:rsid w:val="00C73BD4"/>
    <w:rsid w:val="00C76C6C"/>
    <w:rsid w:val="00C80EC5"/>
    <w:rsid w:val="00C86BB9"/>
    <w:rsid w:val="00C8772C"/>
    <w:rsid w:val="00CA3EBE"/>
    <w:rsid w:val="00CA43FD"/>
    <w:rsid w:val="00CB18EB"/>
    <w:rsid w:val="00CB245F"/>
    <w:rsid w:val="00CB441E"/>
    <w:rsid w:val="00CC70B7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21A"/>
    <w:rsid w:val="00D3089E"/>
    <w:rsid w:val="00D31D7A"/>
    <w:rsid w:val="00D33E60"/>
    <w:rsid w:val="00D3540C"/>
    <w:rsid w:val="00D430AD"/>
    <w:rsid w:val="00D460E7"/>
    <w:rsid w:val="00D56AB5"/>
    <w:rsid w:val="00D63ABC"/>
    <w:rsid w:val="00D675F1"/>
    <w:rsid w:val="00D70E11"/>
    <w:rsid w:val="00D73B96"/>
    <w:rsid w:val="00D80807"/>
    <w:rsid w:val="00D86917"/>
    <w:rsid w:val="00D92F9A"/>
    <w:rsid w:val="00D9427D"/>
    <w:rsid w:val="00D96128"/>
    <w:rsid w:val="00D96D19"/>
    <w:rsid w:val="00DA2D3D"/>
    <w:rsid w:val="00DA36EE"/>
    <w:rsid w:val="00DA452E"/>
    <w:rsid w:val="00DA5128"/>
    <w:rsid w:val="00DB308D"/>
    <w:rsid w:val="00DB5F1B"/>
    <w:rsid w:val="00DB5F40"/>
    <w:rsid w:val="00DC2A2E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44BE5"/>
    <w:rsid w:val="00E56701"/>
    <w:rsid w:val="00E56826"/>
    <w:rsid w:val="00E62754"/>
    <w:rsid w:val="00E64D2D"/>
    <w:rsid w:val="00E73A3A"/>
    <w:rsid w:val="00E86B53"/>
    <w:rsid w:val="00E9110B"/>
    <w:rsid w:val="00EA2B6F"/>
    <w:rsid w:val="00EB3478"/>
    <w:rsid w:val="00EB4B39"/>
    <w:rsid w:val="00EB6FE3"/>
    <w:rsid w:val="00EE0F65"/>
    <w:rsid w:val="00EE7E44"/>
    <w:rsid w:val="00F156A3"/>
    <w:rsid w:val="00F246A1"/>
    <w:rsid w:val="00F35970"/>
    <w:rsid w:val="00F3719D"/>
    <w:rsid w:val="00F37917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05E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EE4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1590a175b3a135cb48e15bf485b48f8d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82f50d372080a3672a0b163976b0d1f8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16DB7-8583-4F10-A746-65467FF9AC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9E86BA-37C4-4894-A30E-71DB1DB50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67063-C1F0-4E0D-B256-688692328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33425-3EDD-466B-87A5-9B196B387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261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38</cp:revision>
  <cp:lastPrinted>2019-02-20T05:31:00Z</cp:lastPrinted>
  <dcterms:created xsi:type="dcterms:W3CDTF">2018-02-20T11:31:00Z</dcterms:created>
  <dcterms:modified xsi:type="dcterms:W3CDTF">2019-02-24T15:18:00Z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