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52A61880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581ACB" w:rsidRDefault="00634D49" w:rsidP="00634D49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581AC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เสนอ</w:t>
      </w:r>
      <w:r w:rsidRPr="00581AC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Pr="00581AC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581AC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bookmarkStart w:id="1" w:name="_Hlk39799213"/>
      <w:r w:rsidR="0004049D" w:rsidRPr="00581AC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 xml:space="preserve">สหไทย </w:t>
      </w:r>
      <w:proofErr w:type="spellStart"/>
      <w:r w:rsidR="0004049D" w:rsidRPr="00581AC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เทอร์มินอล</w:t>
      </w:r>
      <w:proofErr w:type="spellEnd"/>
      <w:r w:rsidRPr="00581AC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bookmarkEnd w:id="1"/>
      <w:r w:rsidRPr="00581AC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จำกัด</w:t>
      </w:r>
      <w:r w:rsidRPr="00581AC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(</w:t>
      </w:r>
      <w:r w:rsidRPr="00581AC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มหาชน</w:t>
      </w:r>
      <w:r w:rsidRPr="00581AC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)</w:t>
      </w:r>
    </w:p>
    <w:p w14:paraId="580879B3" w14:textId="77777777" w:rsidR="00AD3B26" w:rsidRPr="00BA4CA5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3F9D70" w14:textId="2D3D133C" w:rsidR="005531D9" w:rsidRPr="00D90B95" w:rsidRDefault="005531D9" w:rsidP="005531D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70347654"/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D90B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ระหว่างกาลของบริษัท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D90B95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D90B9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</w:t>
      </w:r>
      <w:r w:rsidRPr="00D90B95">
        <w:rPr>
          <w:rFonts w:ascii="Browallia New" w:hAnsi="Browallia New" w:cs="Browallia New"/>
          <w:sz w:val="28"/>
          <w:szCs w:val="28"/>
          <w:cs/>
        </w:rPr>
        <w:t>(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มหาชน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 w:hint="cs"/>
          <w:sz w:val="28"/>
          <w:szCs w:val="28"/>
          <w:cs/>
        </w:rPr>
        <w:t>(</w:t>
      </w:r>
      <w:r w:rsidRPr="00D90B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90B95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ซึ่งประกอบด้วยงบฐานะการเงินรวมและเฉพาะบริษัท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Pr="00D90B95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D90B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Pr="00D90B95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D90B9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D90B95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งบการเปลี่ยนแปลงส่วนของเจ้าของรวม</w:t>
      </w:r>
      <w:r w:rsidR="00D90B95">
        <w:rPr>
          <w:rFonts w:ascii="Browallia New" w:hAnsi="Browallia New" w:cs="Browallia New"/>
          <w:sz w:val="28"/>
          <w:szCs w:val="28"/>
          <w:lang w:bidi="th-TH"/>
        </w:rPr>
        <w:br/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รวมถึงงบกระแสเงินสดรวมและเฉพาะบริษัทสำหรับงวดสามเดือนสิ้นสุดวันเดียวกัน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ฉบับที่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</w:rPr>
        <w:t xml:space="preserve">34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เรื่อง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D90B95">
        <w:rPr>
          <w:rFonts w:ascii="Browallia New" w:hAnsi="Browallia New" w:cs="Browallia New"/>
          <w:sz w:val="28"/>
          <w:szCs w:val="28"/>
          <w:lang w:bidi="th-TH"/>
        </w:rPr>
        <w:br/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ทางการเงินรวมและเฉพาะบริษัทระหว่างกาลดังกล่าวจากผลการสอบทานของข้าพเจ้า</w:t>
      </w:r>
    </w:p>
    <w:p w14:paraId="5D10C52F" w14:textId="77777777" w:rsidR="001E4F59" w:rsidRPr="00D90B95" w:rsidRDefault="001E4F59" w:rsidP="00E340E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bookmarkEnd w:id="2"/>
    <w:p w14:paraId="3C23F08F" w14:textId="2AA331D7" w:rsidR="00CD4D4E" w:rsidRPr="00D90B95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lang w:val="en-US"/>
        </w:rPr>
      </w:pPr>
      <w:r w:rsidRPr="00D90B95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90B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D8BF043" w14:textId="7472D901" w:rsidR="009F58E7" w:rsidRPr="00D90B95" w:rsidRDefault="009F58E7" w:rsidP="009F58E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รหัส</w:t>
      </w:r>
      <w:r w:rsidRPr="00D90B95">
        <w:rPr>
          <w:rFonts w:ascii="Browallia New" w:hAnsi="Browallia New" w:cs="Browallia New"/>
          <w:sz w:val="28"/>
          <w:szCs w:val="28"/>
        </w:rPr>
        <w:t xml:space="preserve"> 2410 “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”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Default="00D530B5" w:rsidP="00CD4D4E">
      <w:pPr>
        <w:jc w:val="thaiDistribute"/>
        <w:rPr>
          <w:rFonts w:ascii="Browallia New" w:hAnsi="Browallia New" w:cs="Browallia New"/>
        </w:rPr>
      </w:pPr>
    </w:p>
    <w:p w14:paraId="559C31B5" w14:textId="77777777" w:rsidR="007028E3" w:rsidRDefault="007028E3" w:rsidP="00CD4D4E">
      <w:pPr>
        <w:jc w:val="thaiDistribute"/>
        <w:rPr>
          <w:rFonts w:ascii="Browallia New" w:hAnsi="Browallia New" w:cs="Browallia New"/>
        </w:rPr>
      </w:pPr>
    </w:p>
    <w:p w14:paraId="72DF3FDB" w14:textId="77777777" w:rsidR="007028E3" w:rsidRPr="00956EFE" w:rsidRDefault="007028E3" w:rsidP="00CD4D4E">
      <w:pPr>
        <w:jc w:val="thaiDistribute"/>
        <w:rPr>
          <w:rFonts w:ascii="Browallia New" w:hAnsi="Browallia New" w:cs="Browallia New"/>
        </w:rPr>
      </w:pPr>
    </w:p>
    <w:p w14:paraId="2982C142" w14:textId="0249BFB8" w:rsidR="0034149A" w:rsidRPr="00956EFE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46B2443F" w:rsidR="00CD4D4E" w:rsidRPr="00D90B95" w:rsidRDefault="00CD4D4E" w:rsidP="00CD4D4E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D90B95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55BF5A42" w14:textId="77777777" w:rsidR="00BA4CA5" w:rsidRDefault="00BA4CA5" w:rsidP="00BA4CA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8084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</w:t>
      </w:r>
      <w:r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เฉพาะบริษัท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ระหว่างกาลดังกล่าวไม่ได้จัดทำขึ้นตามมาตรฐานการบัญชี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ฉบับที่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เรื่อง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B38B13" w:rsidR="00142624" w:rsidRPr="00956EFE" w:rsidRDefault="00EA5DC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A5D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ไพศาล</w:t>
      </w:r>
      <w:r w:rsidRPr="00EA5DC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EA5D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</w:t>
      </w:r>
      <w:proofErr w:type="spellStart"/>
      <w:r w:rsidRPr="00EA5D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ศิ</w:t>
      </w:r>
      <w:proofErr w:type="spellEnd"/>
      <w:r w:rsidRPr="00EA5D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EA5D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ษ์</w:t>
      </w:r>
      <w:proofErr w:type="spellEnd"/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EB7624B" w14:textId="77777777" w:rsidR="0074506C" w:rsidRPr="00B03729" w:rsidRDefault="0074506C" w:rsidP="0074506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0372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3B91F7B0" w:rsidR="00D15EA5" w:rsidRPr="00DD72FB" w:rsidRDefault="00E82D35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E82D35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B115A3" w:rsidRPr="00E82D3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115A3" w:rsidRPr="00E82D3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B115A3" w:rsidRPr="00E82D35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sectPr w:rsidR="00D15EA5" w:rsidRPr="00DD72FB" w:rsidSect="009E7F8C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BB056" w14:textId="77777777" w:rsidR="009E7F8C" w:rsidRDefault="009E7F8C">
      <w:r>
        <w:separator/>
      </w:r>
    </w:p>
  </w:endnote>
  <w:endnote w:type="continuationSeparator" w:id="0">
    <w:p w14:paraId="21D62455" w14:textId="77777777" w:rsidR="009E7F8C" w:rsidRDefault="009E7F8C">
      <w:r>
        <w:continuationSeparator/>
      </w:r>
    </w:p>
  </w:endnote>
  <w:endnote w:type="continuationNotice" w:id="1">
    <w:p w14:paraId="426049B1" w14:textId="77777777" w:rsidR="009E7F8C" w:rsidRDefault="009E7F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3CD39" w14:textId="77777777" w:rsidR="009E7F8C" w:rsidRDefault="009E7F8C">
      <w:bookmarkStart w:id="0" w:name="_Hlk482348182"/>
      <w:bookmarkEnd w:id="0"/>
      <w:r>
        <w:separator/>
      </w:r>
    </w:p>
  </w:footnote>
  <w:footnote w:type="continuationSeparator" w:id="0">
    <w:p w14:paraId="7ECFBA72" w14:textId="77777777" w:rsidR="009E7F8C" w:rsidRDefault="009E7F8C">
      <w:r>
        <w:continuationSeparator/>
      </w:r>
    </w:p>
  </w:footnote>
  <w:footnote w:type="continuationNotice" w:id="1">
    <w:p w14:paraId="1D5F23CF" w14:textId="77777777" w:rsidR="009E7F8C" w:rsidRDefault="009E7F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312207A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Pr="005D6A08" w:rsidRDefault="00D15EA5" w:rsidP="00D15EA5">
    <w:pPr>
      <w:pStyle w:val="Header"/>
      <w:tabs>
        <w:tab w:val="clear" w:pos="8562"/>
        <w:tab w:val="left" w:pos="5328"/>
      </w:tabs>
      <w:spacing w:after="1418"/>
      <w:rPr>
        <w:color w:val="4F2D7F"/>
      </w:rPr>
    </w:pPr>
  </w:p>
  <w:p w14:paraId="1C40AED1" w14:textId="464F9A24" w:rsidR="00D170B4" w:rsidRPr="00581ACB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000000" w:themeColor="text1"/>
        <w:sz w:val="36"/>
        <w:szCs w:val="36"/>
        <w:lang w:val="en-US" w:bidi="th-TH"/>
      </w:rPr>
    </w:pPr>
    <w:r w:rsidRPr="00581ACB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4C6E4116" w:rsidR="00D15EA5" w:rsidRPr="00581ACB" w:rsidRDefault="00B44F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000000" w:themeColor="text1"/>
        <w:sz w:val="32"/>
        <w:szCs w:val="32"/>
        <w:lang w:val="en-US" w:bidi="th-TH"/>
      </w:rPr>
    </w:pPr>
    <w:r w:rsidRPr="00581ACB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โดย</w:t>
    </w:r>
    <w:r w:rsidR="00CD4D4E" w:rsidRPr="00581ACB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61AFF"/>
    <w:rsid w:val="00067A2B"/>
    <w:rsid w:val="000723F7"/>
    <w:rsid w:val="00074485"/>
    <w:rsid w:val="00077B61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323"/>
    <w:rsid w:val="000C2481"/>
    <w:rsid w:val="000C3FD3"/>
    <w:rsid w:val="000C778C"/>
    <w:rsid w:val="000D63E2"/>
    <w:rsid w:val="000E21C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74F79"/>
    <w:rsid w:val="00182F9F"/>
    <w:rsid w:val="00183CA9"/>
    <w:rsid w:val="0019210D"/>
    <w:rsid w:val="001950D2"/>
    <w:rsid w:val="001A3BFB"/>
    <w:rsid w:val="001A3C20"/>
    <w:rsid w:val="001B198C"/>
    <w:rsid w:val="001B4277"/>
    <w:rsid w:val="001B47C3"/>
    <w:rsid w:val="001B7388"/>
    <w:rsid w:val="001D2302"/>
    <w:rsid w:val="001D7BB3"/>
    <w:rsid w:val="001E12A6"/>
    <w:rsid w:val="001E498F"/>
    <w:rsid w:val="001E4F59"/>
    <w:rsid w:val="00214723"/>
    <w:rsid w:val="002203DA"/>
    <w:rsid w:val="00220F07"/>
    <w:rsid w:val="0022518C"/>
    <w:rsid w:val="00237A7E"/>
    <w:rsid w:val="00241F16"/>
    <w:rsid w:val="00247969"/>
    <w:rsid w:val="00251B83"/>
    <w:rsid w:val="0026182A"/>
    <w:rsid w:val="002722B6"/>
    <w:rsid w:val="00277EBE"/>
    <w:rsid w:val="002838FB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0927"/>
    <w:rsid w:val="00354F5D"/>
    <w:rsid w:val="00363BA3"/>
    <w:rsid w:val="00365ECE"/>
    <w:rsid w:val="0037305F"/>
    <w:rsid w:val="003744DA"/>
    <w:rsid w:val="00384904"/>
    <w:rsid w:val="00391F80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70FA"/>
    <w:rsid w:val="00512F09"/>
    <w:rsid w:val="0051519E"/>
    <w:rsid w:val="0052186A"/>
    <w:rsid w:val="005260D4"/>
    <w:rsid w:val="0052761D"/>
    <w:rsid w:val="005321DA"/>
    <w:rsid w:val="00547541"/>
    <w:rsid w:val="0054756D"/>
    <w:rsid w:val="00551365"/>
    <w:rsid w:val="005531D9"/>
    <w:rsid w:val="00560670"/>
    <w:rsid w:val="00560BED"/>
    <w:rsid w:val="005627FF"/>
    <w:rsid w:val="00563A68"/>
    <w:rsid w:val="0056664C"/>
    <w:rsid w:val="00577D61"/>
    <w:rsid w:val="00581ACB"/>
    <w:rsid w:val="005822AC"/>
    <w:rsid w:val="00591F0D"/>
    <w:rsid w:val="00594DA2"/>
    <w:rsid w:val="005A29D0"/>
    <w:rsid w:val="005A5079"/>
    <w:rsid w:val="005A6945"/>
    <w:rsid w:val="005B1823"/>
    <w:rsid w:val="005B405A"/>
    <w:rsid w:val="005C2CCB"/>
    <w:rsid w:val="005C5652"/>
    <w:rsid w:val="005C6479"/>
    <w:rsid w:val="005C69FD"/>
    <w:rsid w:val="005D6A08"/>
    <w:rsid w:val="005D7025"/>
    <w:rsid w:val="005E1DCD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2D01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E1C09"/>
    <w:rsid w:val="006F12CD"/>
    <w:rsid w:val="006F1B19"/>
    <w:rsid w:val="006F29ED"/>
    <w:rsid w:val="006F3CAF"/>
    <w:rsid w:val="006F4F77"/>
    <w:rsid w:val="006F53EE"/>
    <w:rsid w:val="0070147C"/>
    <w:rsid w:val="007028E3"/>
    <w:rsid w:val="007039FD"/>
    <w:rsid w:val="007064E7"/>
    <w:rsid w:val="0070753A"/>
    <w:rsid w:val="00714FD6"/>
    <w:rsid w:val="007212FF"/>
    <w:rsid w:val="00721F67"/>
    <w:rsid w:val="007227D2"/>
    <w:rsid w:val="007245AB"/>
    <w:rsid w:val="007265F7"/>
    <w:rsid w:val="00731894"/>
    <w:rsid w:val="00734885"/>
    <w:rsid w:val="00741119"/>
    <w:rsid w:val="0074506C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D41A1"/>
    <w:rsid w:val="007E10BB"/>
    <w:rsid w:val="007F1210"/>
    <w:rsid w:val="007F2896"/>
    <w:rsid w:val="008033D0"/>
    <w:rsid w:val="00803FB6"/>
    <w:rsid w:val="008059EF"/>
    <w:rsid w:val="00806118"/>
    <w:rsid w:val="00806F6D"/>
    <w:rsid w:val="008128F7"/>
    <w:rsid w:val="00812938"/>
    <w:rsid w:val="0081651C"/>
    <w:rsid w:val="00827B71"/>
    <w:rsid w:val="00830DAC"/>
    <w:rsid w:val="0083134C"/>
    <w:rsid w:val="00832F51"/>
    <w:rsid w:val="00833033"/>
    <w:rsid w:val="0083654B"/>
    <w:rsid w:val="008367AC"/>
    <w:rsid w:val="00837B54"/>
    <w:rsid w:val="00843100"/>
    <w:rsid w:val="00847054"/>
    <w:rsid w:val="00850F25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E3C"/>
    <w:rsid w:val="008F11FA"/>
    <w:rsid w:val="008F33AE"/>
    <w:rsid w:val="008F4ACA"/>
    <w:rsid w:val="008F4D06"/>
    <w:rsid w:val="00901F77"/>
    <w:rsid w:val="00906ACE"/>
    <w:rsid w:val="009122A6"/>
    <w:rsid w:val="0091273C"/>
    <w:rsid w:val="00912F98"/>
    <w:rsid w:val="00917FBB"/>
    <w:rsid w:val="009219CA"/>
    <w:rsid w:val="009223D3"/>
    <w:rsid w:val="009239D3"/>
    <w:rsid w:val="00931D7A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481A"/>
    <w:rsid w:val="009E04AC"/>
    <w:rsid w:val="009E278C"/>
    <w:rsid w:val="009E7F8C"/>
    <w:rsid w:val="009F58E7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275D9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82E64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0CED"/>
    <w:rsid w:val="00AE2BF6"/>
    <w:rsid w:val="00AE3370"/>
    <w:rsid w:val="00AE64CA"/>
    <w:rsid w:val="00AF3D68"/>
    <w:rsid w:val="00AF7092"/>
    <w:rsid w:val="00B02BE5"/>
    <w:rsid w:val="00B07427"/>
    <w:rsid w:val="00B115A3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42A2"/>
    <w:rsid w:val="00B55EE8"/>
    <w:rsid w:val="00B56E6C"/>
    <w:rsid w:val="00B61B28"/>
    <w:rsid w:val="00B63D0E"/>
    <w:rsid w:val="00B71428"/>
    <w:rsid w:val="00B74D2E"/>
    <w:rsid w:val="00B8126A"/>
    <w:rsid w:val="00B83039"/>
    <w:rsid w:val="00BA4CA5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556E"/>
    <w:rsid w:val="00CC72E9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170B4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80807"/>
    <w:rsid w:val="00D86917"/>
    <w:rsid w:val="00D86C96"/>
    <w:rsid w:val="00D90B95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02B6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2B2A"/>
    <w:rsid w:val="00E82D35"/>
    <w:rsid w:val="00E83523"/>
    <w:rsid w:val="00E86B53"/>
    <w:rsid w:val="00E9110B"/>
    <w:rsid w:val="00EA2B6F"/>
    <w:rsid w:val="00EA5DC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12005"/>
    <w:rsid w:val="00F144E0"/>
    <w:rsid w:val="00F21219"/>
    <w:rsid w:val="00F21300"/>
    <w:rsid w:val="00F246A1"/>
    <w:rsid w:val="00F37917"/>
    <w:rsid w:val="00F43D66"/>
    <w:rsid w:val="00F50074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B5123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786b14670ce19cb43aff7524656a6f5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ed9f8167cc243499ebc6947a835713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F2C4E6-363F-4594-B849-110E37B33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purl.org/dc/elements/1.1/"/>
    <ds:schemaRef ds:uri="76267dab-5fbc-40b3-b094-37ede3b14e0f"/>
    <ds:schemaRef ds:uri="a5c08846-fde5-474e-af84-f34de52b038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9c46a28d-acc8-4027-86ce-a8901ee3995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</TotalTime>
  <Pages>2</Pages>
  <Words>343</Words>
  <Characters>1350</Characters>
  <Application>Microsoft Office Word</Application>
  <DocSecurity>0</DocSecurity>
  <Lines>11</Lines>
  <Paragraphs>3</Paragraphs>
  <ScaleCrop>false</ScaleCrop>
  <Company>Grant Thornton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130</cp:revision>
  <cp:lastPrinted>2017-11-14T11:56:00Z</cp:lastPrinted>
  <dcterms:created xsi:type="dcterms:W3CDTF">2020-05-09T07:50:00Z</dcterms:created>
  <dcterms:modified xsi:type="dcterms:W3CDTF">2024-05-10T03:30:00Z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