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  <w:bookmarkStart w:id="1" w:name="_GoBack"/>
      <w:bookmarkEnd w:id="1"/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4852F5A6" w14:textId="77777777" w:rsid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6F93082" w14:textId="77777777" w:rsidR="00604FB7" w:rsidRDefault="00604FB7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42ABF49" w:rsidR="00634D49" w:rsidRPr="00604FB7" w:rsidRDefault="00634D49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02BBA"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สหไทย เทอร์มินอล จำกัด (มหาชน)</w:t>
      </w:r>
    </w:p>
    <w:p w14:paraId="580879B3" w14:textId="17CCE0A9" w:rsidR="00AD3B26" w:rsidRPr="00604FB7" w:rsidRDefault="00AD3B26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788876" w14:textId="7A61A20A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604FB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 เทอร์มินอล</w:t>
      </w:r>
      <w:r w:rsidRPr="00604F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จำกัด (มหาชน) และบริษัทย่อย ณ วันที่ </w:t>
      </w:r>
      <w:r w:rsidR="00604FB7" w:rsidRPr="00604FB7">
        <w:rPr>
          <w:rFonts w:ascii="Browallia New" w:hAnsi="Browallia New" w:cs="Browallia New" w:hint="cs"/>
          <w:sz w:val="28"/>
          <w:szCs w:val="28"/>
          <w:lang w:bidi="th-TH"/>
        </w:rPr>
        <w:t>30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04FB7"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04FB7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="00604FB7"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สำหรับงวดสามเดือนและหกเดือนสิ้นสุดวันเดียวกัน</w:t>
      </w:r>
      <w:r w:rsidR="00604FB7" w:rsidRPr="00604FB7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604FB7"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9042F3"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604F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04FB7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D3837F" w14:textId="7478A50A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21673F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1382D5CC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D50BAE5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04FB7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604FB7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604F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604F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53607781" w14:textId="4394539A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58178F" w14:textId="4A8C8FE8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7991A6" w14:textId="0BD54308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794674" w14:textId="2DA58842" w:rsidR="00BC509E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691ABA" w14:textId="553327BD" w:rsidR="00D17906" w:rsidRDefault="00D17906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885328" w14:textId="56EAE2AC" w:rsidR="00D17906" w:rsidRDefault="00D17906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06C2B8" w14:textId="7A68C556" w:rsidR="00D17906" w:rsidRDefault="00D17906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6772CC" w14:textId="77777777" w:rsidR="00D17906" w:rsidRPr="00604FB7" w:rsidRDefault="00D17906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BD2597" w14:textId="1A57E70D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CF5C0C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60B10B3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18C82CA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604F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3436A628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413E4B" w14:textId="2A5D230E" w:rsidR="00884701" w:rsidRPr="00604FB7" w:rsidRDefault="00884701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2168FC6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A57895" w14:textId="65C6E19A" w:rsidR="00142624" w:rsidRPr="00604FB7" w:rsidRDefault="00402BBA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04FB7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 xml:space="preserve"> </w:t>
      </w:r>
      <w:r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E0FD2DC" w14:textId="77777777" w:rsidR="00142624" w:rsidRPr="00604FB7" w:rsidRDefault="00142624" w:rsidP="00604FB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77B1EE53" w:rsidR="00142624" w:rsidRPr="00604FB7" w:rsidRDefault="00142624" w:rsidP="00604FB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402BBA" w:rsidRPr="00604FB7">
        <w:rPr>
          <w:rFonts w:ascii="Browallia New" w:hAnsi="Browallia New" w:cs="Browallia New" w:hint="cs"/>
          <w:sz w:val="28"/>
          <w:szCs w:val="28"/>
          <w:lang w:val="en-US" w:bidi="th-TH"/>
        </w:rPr>
        <w:t>8593</w:t>
      </w:r>
    </w:p>
    <w:p w14:paraId="28B639CA" w14:textId="77777777" w:rsidR="00142624" w:rsidRPr="00604FB7" w:rsidRDefault="00142624" w:rsidP="00604FB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604FB7" w:rsidRDefault="003C08B4" w:rsidP="00604FB7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604FB7" w:rsidRDefault="00142624" w:rsidP="00604FB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6FFD7792" w:rsidR="00CD4D4E" w:rsidRPr="00604FB7" w:rsidRDefault="00CC6389" w:rsidP="00604FB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7A7670" w:rsidRPr="007A767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A7670" w:rsidRPr="007A76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833C94" w:rsidRPr="007A767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C509E" w:rsidRPr="007A767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06CED" w14:textId="77777777" w:rsidR="00D17906" w:rsidRDefault="00D17906">
      <w:r>
        <w:separator/>
      </w:r>
    </w:p>
  </w:endnote>
  <w:endnote w:type="continuationSeparator" w:id="0">
    <w:p w14:paraId="7B9BA004" w14:textId="77777777" w:rsidR="00D17906" w:rsidRDefault="00D1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D6B15" w14:textId="77777777" w:rsidR="00D17906" w:rsidRDefault="00D17906">
      <w:bookmarkStart w:id="0" w:name="_Hlk482348182"/>
      <w:bookmarkEnd w:id="0"/>
      <w:r>
        <w:separator/>
      </w:r>
    </w:p>
  </w:footnote>
  <w:footnote w:type="continuationSeparator" w:id="0">
    <w:p w14:paraId="61391F2E" w14:textId="77777777" w:rsidR="00D17906" w:rsidRDefault="00D17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D17906" w:rsidRDefault="00D17906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734AA8E2" w:rsidR="00D17906" w:rsidRDefault="00D17906" w:rsidP="00D96128">
    <w:pPr>
      <w:pStyle w:val="Header"/>
      <w:jc w:val="right"/>
    </w:pPr>
  </w:p>
  <w:p w14:paraId="4A9BB6FF" w14:textId="77777777" w:rsidR="00D17906" w:rsidRPr="0079502D" w:rsidRDefault="00D17906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7906" w:rsidRDefault="00D17906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84CB510" w:rsidR="00D17906" w:rsidRPr="006932D7" w:rsidRDefault="00D1790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17906" w:rsidRDefault="00D17906" w:rsidP="00D15EA5">
    <w:pPr>
      <w:pStyle w:val="Header"/>
    </w:pPr>
    <w:bookmarkStart w:id="2" w:name="Footer3_tbl"/>
    <w:bookmarkEnd w:id="2"/>
  </w:p>
  <w:p w14:paraId="4E76693D" w14:textId="68B058E1" w:rsidR="00D17906" w:rsidRPr="00BC509E" w:rsidRDefault="00D17906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47F9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D722C"/>
    <w:rsid w:val="003E034A"/>
    <w:rsid w:val="003E3E21"/>
    <w:rsid w:val="003E59D9"/>
    <w:rsid w:val="003F1162"/>
    <w:rsid w:val="00402BBA"/>
    <w:rsid w:val="0040400B"/>
    <w:rsid w:val="00416281"/>
    <w:rsid w:val="00422353"/>
    <w:rsid w:val="00423BD7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7541"/>
    <w:rsid w:val="00551365"/>
    <w:rsid w:val="005627FF"/>
    <w:rsid w:val="00577D61"/>
    <w:rsid w:val="005822AC"/>
    <w:rsid w:val="00591F0D"/>
    <w:rsid w:val="00592D8D"/>
    <w:rsid w:val="005A29D0"/>
    <w:rsid w:val="005A356D"/>
    <w:rsid w:val="005B405A"/>
    <w:rsid w:val="005C2CCB"/>
    <w:rsid w:val="005C6479"/>
    <w:rsid w:val="005C69FD"/>
    <w:rsid w:val="005D7025"/>
    <w:rsid w:val="005E2D67"/>
    <w:rsid w:val="005E5578"/>
    <w:rsid w:val="005F4D62"/>
    <w:rsid w:val="00604FB7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A7670"/>
    <w:rsid w:val="007C6354"/>
    <w:rsid w:val="007D41A1"/>
    <w:rsid w:val="007D74D5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3C94"/>
    <w:rsid w:val="00837B54"/>
    <w:rsid w:val="00843100"/>
    <w:rsid w:val="00847054"/>
    <w:rsid w:val="00850F25"/>
    <w:rsid w:val="008534AA"/>
    <w:rsid w:val="008541C2"/>
    <w:rsid w:val="00854985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042F3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C369B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B3EF2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509E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6389"/>
    <w:rsid w:val="00CC72E9"/>
    <w:rsid w:val="00CD25C2"/>
    <w:rsid w:val="00CD4D4E"/>
    <w:rsid w:val="00CE24E5"/>
    <w:rsid w:val="00CE41DB"/>
    <w:rsid w:val="00CE4D96"/>
    <w:rsid w:val="00CF160D"/>
    <w:rsid w:val="00CF1EA0"/>
    <w:rsid w:val="00D05EE9"/>
    <w:rsid w:val="00D0786F"/>
    <w:rsid w:val="00D078C4"/>
    <w:rsid w:val="00D15EA5"/>
    <w:rsid w:val="00D17906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C03"/>
    <w:rsid w:val="00E64D2D"/>
    <w:rsid w:val="00E702F4"/>
    <w:rsid w:val="00E86B53"/>
    <w:rsid w:val="00E9057F"/>
    <w:rsid w:val="00E9110B"/>
    <w:rsid w:val="00EA2B6F"/>
    <w:rsid w:val="00EB3478"/>
    <w:rsid w:val="00EB4B39"/>
    <w:rsid w:val="00EB6FE3"/>
    <w:rsid w:val="00EE0F65"/>
    <w:rsid w:val="00EE44DA"/>
    <w:rsid w:val="00EE4960"/>
    <w:rsid w:val="00EE59BD"/>
    <w:rsid w:val="00EF190C"/>
    <w:rsid w:val="00F01358"/>
    <w:rsid w:val="00F218D1"/>
    <w:rsid w:val="00F246A1"/>
    <w:rsid w:val="00F33DB7"/>
    <w:rsid w:val="00F37917"/>
    <w:rsid w:val="00F45341"/>
    <w:rsid w:val="00F5513E"/>
    <w:rsid w:val="00F63F3F"/>
    <w:rsid w:val="00F66FA5"/>
    <w:rsid w:val="00F71678"/>
    <w:rsid w:val="00F71E1F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dec215936169871d663b41ba9e5e5ec1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0589e417ace475a732383bcba5651aed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76267dab-5fbc-40b3-b094-37ede3b14e0f"/>
    <ds:schemaRef ds:uri="http://purl.org/dc/terms/"/>
    <ds:schemaRef ds:uri="a5c08846-fde5-474e-af84-f34de52b038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F6106EC-0EAE-4062-BCB8-642D3B63E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57EAA5-A7BC-40E6-A8AD-6CFAE58B6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6</cp:revision>
  <cp:lastPrinted>2019-08-09T08:41:00Z</cp:lastPrinted>
  <dcterms:created xsi:type="dcterms:W3CDTF">2019-05-14T06:46:00Z</dcterms:created>
  <dcterms:modified xsi:type="dcterms:W3CDTF">2019-08-14T04:04:00Z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