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635B51F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48019EAC" w:rsidR="0044653F" w:rsidRPr="00956EFE" w:rsidRDefault="0044653F" w:rsidP="00E340EB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A50C97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="00E340EB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91F80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391F80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D530B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530B5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E340EB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7245AB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7245AB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7245AB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7245AB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และหกเดือนสิ้นสุดวันที่ </w:t>
      </w:r>
      <w:r w:rsidR="007245AB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245AB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7245A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245AB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4159C2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6811B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956EF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97C00E9" w:rsidR="00CD4D4E" w:rsidRPr="00956EFE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1300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956EFE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DC7FB1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Pr="00956EFE" w:rsidRDefault="00D530B5" w:rsidP="00CD4D4E">
      <w:pPr>
        <w:jc w:val="thaiDistribute"/>
        <w:rPr>
          <w:rFonts w:ascii="Browallia New" w:hAnsi="Browallia New" w:cs="Browallia New"/>
        </w:rPr>
      </w:pPr>
    </w:p>
    <w:p w14:paraId="2982C142" w14:textId="0249BFB8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3D5D60E6" w14:textId="77777777" w:rsidR="00CD6FE4" w:rsidRDefault="00CD6FE4" w:rsidP="00CD4D4E">
      <w:pPr>
        <w:jc w:val="thaiDistribute"/>
        <w:rPr>
          <w:rFonts w:ascii="Browallia New" w:hAnsi="Browallia New" w:cs="Browallia New"/>
        </w:rPr>
      </w:pPr>
    </w:p>
    <w:p w14:paraId="3FA25FF1" w14:textId="77777777" w:rsidR="00CD6FE4" w:rsidRPr="00956EFE" w:rsidRDefault="00CD6FE4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956EFE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2238BE2D" w14:textId="6568CA39" w:rsidR="003F480F" w:rsidRDefault="003F480F" w:rsidP="00E548D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C57DA">
        <w:rPr>
          <w:rFonts w:ascii="BrowalliaUPC" w:hAnsi="BrowalliaUPC" w:cs="BrowalliaUPC"/>
          <w:sz w:val="28"/>
          <w:szCs w:val="28"/>
          <w:lang w:bidi="th-TH"/>
        </w:rPr>
        <w:br/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การบัญชี ฉบับที่ </w:t>
      </w:r>
      <w:r w:rsidRPr="00956EFE">
        <w:rPr>
          <w:rFonts w:ascii="BrowalliaUPC" w:hAnsi="BrowalliaUPC" w:cs="BrowalliaUPC"/>
          <w:sz w:val="28"/>
          <w:szCs w:val="28"/>
          <w:lang w:bidi="th-TH"/>
        </w:rPr>
        <w:t>34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2722B6">
        <w:rPr>
          <w:rFonts w:ascii="BrowalliaUPC" w:hAnsi="BrowalliaUPC" w:cs="BrowalliaUPC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3DF30C44" w14:textId="77777777" w:rsidR="00CC556E" w:rsidRPr="006E1C09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52932C6C" w14:textId="77777777" w:rsidR="00CC556E" w:rsidRPr="00271804" w:rsidRDefault="00CC556E" w:rsidP="00CC556E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731C060B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520D9E5" w14:textId="145DD557" w:rsidR="00CC556E" w:rsidRPr="00EF45D0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A515F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CC556E">
        <w:rPr>
          <w:rFonts w:ascii="BrowalliaUPC" w:hAnsi="BrowalliaUPC" w:cs="BrowalliaUPC" w:hint="cs"/>
          <w:sz w:val="28"/>
          <w:szCs w:val="28"/>
          <w:cs/>
          <w:lang w:bidi="th-TH"/>
        </w:rPr>
        <w:t>สหไทย</w:t>
      </w:r>
      <w:r w:rsidRPr="00CC556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CC556E">
        <w:rPr>
          <w:rFonts w:ascii="BrowalliaUPC" w:hAnsi="BrowalliaUPC" w:cs="BrowalliaUPC" w:hint="cs"/>
          <w:sz w:val="28"/>
          <w:szCs w:val="28"/>
          <w:cs/>
          <w:lang w:bidi="th-TH"/>
        </w:rPr>
        <w:t>เทอร์มินอล</w:t>
      </w:r>
      <w:proofErr w:type="spellEnd"/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515F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และบริษัทย่อย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</w:t>
      </w:r>
      <w:r w:rsidR="009D481A">
        <w:rPr>
          <w:rFonts w:ascii="BrowalliaUPC" w:hAnsi="BrowalliaUPC" w:cs="BrowalliaUPC" w:hint="cs"/>
          <w:sz w:val="28"/>
          <w:szCs w:val="28"/>
          <w:cs/>
          <w:lang w:bidi="th-TH"/>
        </w:rPr>
        <w:t>เคย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EF45D0" w:rsidRPr="00EF45D0">
        <w:rPr>
          <w:rFonts w:ascii="Browallia New" w:hAnsi="Browallia New" w:cs="Browallia New"/>
          <w:sz w:val="28"/>
          <w:szCs w:val="28"/>
          <w:lang w:bidi="th-TH"/>
        </w:rPr>
        <w:t xml:space="preserve">21 </w:t>
      </w:r>
      <w:r w:rsidR="00EF45D0" w:rsidRPr="00EF45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EF45D0" w:rsidRPr="00EF45D0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2853F072" w14:textId="77777777" w:rsidR="00CC556E" w:rsidRPr="00271804" w:rsidRDefault="00CC556E" w:rsidP="00CC556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0DB45C" w14:textId="110791AA" w:rsidR="008367AC" w:rsidRPr="0051519E" w:rsidRDefault="00CC556E" w:rsidP="0051519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E669F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รวมและเฉพาะของบริษัท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174F79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174F79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และหกเดือนสิ้นสุดวันที่ </w:t>
      </w:r>
      <w:r w:rsidR="00174F79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174F79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174F7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74F79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174F79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</w:t>
      </w:r>
      <w:r w:rsidR="00806F6D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เงินสดรวม</w:t>
      </w:r>
      <w:r w:rsidR="00174F79" w:rsidRPr="00956EF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174F79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="00174F79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</w:t>
      </w:r>
      <w:r w:rsidR="00D264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74F79">
        <w:rPr>
          <w:rFonts w:ascii="BrowalliaUPC" w:hAnsi="BrowalliaUPC" w:cs="BrowalliaUPC"/>
          <w:sz w:val="28"/>
          <w:szCs w:val="28"/>
          <w:lang w:bidi="th-TH"/>
        </w:rPr>
        <w:br/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ไม่ได้จัดทำขึ้นตามมาตรฐานการบัญชี</w:t>
      </w:r>
      <w:r w:rsidR="001B47C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A82E64" w:rsidRPr="00956EFE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A82E64" w:rsidRPr="00956E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51519E" w:rsidRPr="0051519E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2565</w:t>
      </w: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8557F8D" w14:textId="77777777" w:rsidR="0051519E" w:rsidRDefault="0051519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92968C" w:rsidR="00142624" w:rsidRPr="00956EFE" w:rsidRDefault="000E686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นางสาวเกษณี</w:t>
      </w:r>
      <w:r w:rsidRPr="000E686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B3C2D94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E686F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164B7982" w:rsidR="00D15EA5" w:rsidRPr="00DD72FB" w:rsidRDefault="00CD6FE4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1B1E9B45" w:rsidRPr="6DEEC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239D3" w:rsidRPr="6DEEC6CA">
        <w:rPr>
          <w:rFonts w:ascii="Browallia New" w:hAnsi="Browallia New" w:cs="Browallia New"/>
          <w:sz w:val="28"/>
          <w:szCs w:val="28"/>
          <w:cs/>
          <w:lang w:val="en-US" w:bidi="th-TH"/>
        </w:rPr>
        <w:t>สิงหาคม</w:t>
      </w:r>
      <w:r w:rsidR="000E686F" w:rsidRPr="6DEEC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E686F" w:rsidRPr="6DEEC6CA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B552F" w14:textId="77777777" w:rsidR="0083654B" w:rsidRDefault="0083654B">
      <w:r>
        <w:separator/>
      </w:r>
    </w:p>
  </w:endnote>
  <w:endnote w:type="continuationSeparator" w:id="0">
    <w:p w14:paraId="4167D1F1" w14:textId="77777777" w:rsidR="0083654B" w:rsidRDefault="0083654B">
      <w:r>
        <w:continuationSeparator/>
      </w:r>
    </w:p>
  </w:endnote>
  <w:endnote w:type="continuationNotice" w:id="1">
    <w:p w14:paraId="301799B9" w14:textId="77777777" w:rsidR="0083654B" w:rsidRDefault="008365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95D8B" w14:textId="77777777" w:rsidR="0083654B" w:rsidRDefault="0083654B">
      <w:bookmarkStart w:id="0" w:name="_Hlk482348182"/>
      <w:bookmarkEnd w:id="0"/>
      <w:r>
        <w:separator/>
      </w:r>
    </w:p>
  </w:footnote>
  <w:footnote w:type="continuationSeparator" w:id="0">
    <w:p w14:paraId="339026CE" w14:textId="77777777" w:rsidR="0083654B" w:rsidRDefault="0083654B">
      <w:r>
        <w:continuationSeparator/>
      </w:r>
    </w:p>
  </w:footnote>
  <w:footnote w:type="continuationNotice" w:id="1">
    <w:p w14:paraId="39974C64" w14:textId="77777777" w:rsidR="0083654B" w:rsidRDefault="008365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DDA88C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69D16E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63E2"/>
    <w:rsid w:val="000E52CE"/>
    <w:rsid w:val="000E686F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74F79"/>
    <w:rsid w:val="00182F9F"/>
    <w:rsid w:val="00183CA9"/>
    <w:rsid w:val="0019210D"/>
    <w:rsid w:val="001950D2"/>
    <w:rsid w:val="001A3BFB"/>
    <w:rsid w:val="001A3C20"/>
    <w:rsid w:val="001B198C"/>
    <w:rsid w:val="001B4277"/>
    <w:rsid w:val="001B47C3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22B6"/>
    <w:rsid w:val="00277EBE"/>
    <w:rsid w:val="002838FB"/>
    <w:rsid w:val="00285249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305F"/>
    <w:rsid w:val="003744DA"/>
    <w:rsid w:val="00384904"/>
    <w:rsid w:val="00391F80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D6"/>
    <w:rsid w:val="003E034A"/>
    <w:rsid w:val="003E3E21"/>
    <w:rsid w:val="003E635E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41261"/>
    <w:rsid w:val="00443CE3"/>
    <w:rsid w:val="0044653F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2111"/>
    <w:rsid w:val="004C57DA"/>
    <w:rsid w:val="004C732E"/>
    <w:rsid w:val="004D0FD8"/>
    <w:rsid w:val="004D20AE"/>
    <w:rsid w:val="004D3578"/>
    <w:rsid w:val="004D6145"/>
    <w:rsid w:val="004E669F"/>
    <w:rsid w:val="004E770A"/>
    <w:rsid w:val="004F1A16"/>
    <w:rsid w:val="004F207F"/>
    <w:rsid w:val="004F2710"/>
    <w:rsid w:val="004F5D91"/>
    <w:rsid w:val="005070FA"/>
    <w:rsid w:val="00512F09"/>
    <w:rsid w:val="0051519E"/>
    <w:rsid w:val="0052186A"/>
    <w:rsid w:val="005260D4"/>
    <w:rsid w:val="0052761D"/>
    <w:rsid w:val="005321D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1DCD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92CA5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E1C09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12FF"/>
    <w:rsid w:val="00721F67"/>
    <w:rsid w:val="007245AB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F1210"/>
    <w:rsid w:val="007F2896"/>
    <w:rsid w:val="008033D0"/>
    <w:rsid w:val="00803FB6"/>
    <w:rsid w:val="008059EF"/>
    <w:rsid w:val="00806118"/>
    <w:rsid w:val="00806F6D"/>
    <w:rsid w:val="008128F7"/>
    <w:rsid w:val="00812938"/>
    <w:rsid w:val="0081651C"/>
    <w:rsid w:val="00827B71"/>
    <w:rsid w:val="00830DAC"/>
    <w:rsid w:val="0083134C"/>
    <w:rsid w:val="00832F51"/>
    <w:rsid w:val="0083654B"/>
    <w:rsid w:val="008367AC"/>
    <w:rsid w:val="00837B54"/>
    <w:rsid w:val="00843100"/>
    <w:rsid w:val="00847054"/>
    <w:rsid w:val="00850F25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D4B3A"/>
    <w:rsid w:val="008E7687"/>
    <w:rsid w:val="008F0E3C"/>
    <w:rsid w:val="008F11FA"/>
    <w:rsid w:val="008F33AE"/>
    <w:rsid w:val="008F4ACA"/>
    <w:rsid w:val="008F4D06"/>
    <w:rsid w:val="00901F77"/>
    <w:rsid w:val="00906ACE"/>
    <w:rsid w:val="009122A6"/>
    <w:rsid w:val="0091273C"/>
    <w:rsid w:val="00912F98"/>
    <w:rsid w:val="00917FBB"/>
    <w:rsid w:val="009219CA"/>
    <w:rsid w:val="009223D3"/>
    <w:rsid w:val="009239D3"/>
    <w:rsid w:val="00931D7A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481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82E64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0CED"/>
    <w:rsid w:val="00AE2BF6"/>
    <w:rsid w:val="00AE3370"/>
    <w:rsid w:val="00AE64CA"/>
    <w:rsid w:val="00AF7092"/>
    <w:rsid w:val="00B02BE5"/>
    <w:rsid w:val="00B07427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126A"/>
    <w:rsid w:val="00B83039"/>
    <w:rsid w:val="00BA4F98"/>
    <w:rsid w:val="00BA5B00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505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556E"/>
    <w:rsid w:val="00CC72E9"/>
    <w:rsid w:val="00CD25C2"/>
    <w:rsid w:val="00CD4D4E"/>
    <w:rsid w:val="00CD6FE4"/>
    <w:rsid w:val="00CE24E5"/>
    <w:rsid w:val="00CE41DB"/>
    <w:rsid w:val="00CE4D96"/>
    <w:rsid w:val="00CF1EA0"/>
    <w:rsid w:val="00CF4758"/>
    <w:rsid w:val="00D078C4"/>
    <w:rsid w:val="00D158B9"/>
    <w:rsid w:val="00D15EA5"/>
    <w:rsid w:val="00D2100B"/>
    <w:rsid w:val="00D24220"/>
    <w:rsid w:val="00D26441"/>
    <w:rsid w:val="00D3089E"/>
    <w:rsid w:val="00D31D7A"/>
    <w:rsid w:val="00D33E60"/>
    <w:rsid w:val="00D460E7"/>
    <w:rsid w:val="00D530B5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352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EF45D0"/>
    <w:rsid w:val="00F01358"/>
    <w:rsid w:val="00F12005"/>
    <w:rsid w:val="00F144E0"/>
    <w:rsid w:val="00F21219"/>
    <w:rsid w:val="00F21300"/>
    <w:rsid w:val="00F246A1"/>
    <w:rsid w:val="00F37917"/>
    <w:rsid w:val="00F43D66"/>
    <w:rsid w:val="00F50074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9" ma:contentTypeDescription="Create a new document." ma:contentTypeScope="" ma:versionID="269705d5069dcd9c25310c4f929bbf3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ae4d33b7f0a9153607348b426a930664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DA13E-734C-47CF-9544-B03BEED8B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76267dab-5fbc-40b3-b094-37ede3b14e0f"/>
    <ds:schemaRef ds:uri="a5c08846-fde5-474e-af84-f34de52b038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9c46a28d-acc8-4027-86ce-a8901ee3995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509</Words>
  <Characters>1978</Characters>
  <Application>Microsoft Office Word</Application>
  <DocSecurity>0</DocSecurity>
  <Lines>16</Lines>
  <Paragraphs>4</Paragraphs>
  <ScaleCrop>false</ScaleCrop>
  <Company>Grant Thornton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101</cp:revision>
  <cp:lastPrinted>2017-11-14T11:56:00Z</cp:lastPrinted>
  <dcterms:created xsi:type="dcterms:W3CDTF">2020-05-09T07:50:00Z</dcterms:created>
  <dcterms:modified xsi:type="dcterms:W3CDTF">2023-08-11T04:32:00Z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