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0F25A518" w:rsidR="00D15EA5" w:rsidRDefault="00D15EA5" w:rsidP="00D15EA5">
      <w:pPr>
        <w:pStyle w:val="BodyText"/>
        <w:rPr>
          <w:rFonts w:cstheme="minorBidi"/>
          <w:lang w:bidi="th-TH"/>
        </w:rPr>
      </w:pPr>
    </w:p>
    <w:p w14:paraId="323B5360" w14:textId="77777777" w:rsidR="007E757D" w:rsidRPr="00D15EA5" w:rsidRDefault="007E757D" w:rsidP="00D15EA5">
      <w:pPr>
        <w:pStyle w:val="BodyText"/>
        <w:rPr>
          <w:rFonts w:cstheme="minorBidi"/>
          <w:cs/>
          <w:lang w:bidi="th-TH"/>
        </w:rPr>
      </w:pPr>
    </w:p>
    <w:p w14:paraId="79735172" w14:textId="7A728831" w:rsidR="00AD3B26" w:rsidRPr="00D65332" w:rsidRDefault="00AD3B26" w:rsidP="00AD3B2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E44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9D771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8541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</w:t>
      </w:r>
      <w:r w:rsidR="003C5E38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r w:rsidR="003C5E38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3C5E38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3C5E38" w:rsidRPr="003C5E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3C5E38" w:rsidRPr="003C5E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BA486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831A875" w14:textId="4DEEBD1A" w:rsidR="00CD4D4E" w:rsidRPr="00D154A6" w:rsidRDefault="00142624" w:rsidP="00AD3B2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BA486C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48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BA48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และหกเดือน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</w:t>
      </w:r>
      <w:r w:rsidRPr="00D154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D154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A48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A486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48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D154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154A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154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</w:t>
      </w:r>
      <w:r w:rsidR="00AE585B" w:rsidRPr="00AE585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สำหรับงวดหกเดือนสิ้นสุดวันที่</w:t>
      </w:r>
      <w:r w:rsidR="00AE585B" w:rsidRPr="00AE585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E585B" w:rsidRPr="00AE585B">
        <w:rPr>
          <w:rFonts w:ascii="Browallia New" w:hAnsi="Browallia New" w:cs="Browallia New"/>
          <w:sz w:val="28"/>
          <w:szCs w:val="28"/>
          <w:lang w:bidi="th-TH"/>
        </w:rPr>
        <w:t>30</w:t>
      </w:r>
      <w:r w:rsidR="00AE585B"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AE585B"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E585B" w:rsidRPr="00AE585B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AE585B"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AE585B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สหไทย</w:t>
      </w:r>
      <w:r w:rsidR="003C5E38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r w:rsidR="003C5E38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3C5E38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3C5E38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3C5E38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79183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48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A486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48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79183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บริษัทสำหรับ</w:t>
      </w:r>
      <w:r w:rsidR="00AE585B" w:rsidRPr="00AE585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AE585B" w:rsidRPr="00AE585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E585B" w:rsidRPr="00AE585B">
        <w:rPr>
          <w:rFonts w:ascii="Browallia New" w:hAnsi="Browallia New" w:cs="Browallia New"/>
          <w:sz w:val="28"/>
          <w:szCs w:val="28"/>
          <w:lang w:bidi="th-TH"/>
        </w:rPr>
        <w:t>30</w:t>
      </w:r>
      <w:r w:rsidR="00AE585B"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AE585B"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E585B" w:rsidRPr="00AE585B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แสดงการเปลี่ยนแปลงส่วนของผู้ถือหุ้น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79183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79183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BA486C">
        <w:rPr>
          <w:rFonts w:ascii="Browallia New" w:hAnsi="Browallia New" w:cs="Browallia New" w:hint="cs"/>
          <w:sz w:val="28"/>
          <w:szCs w:val="28"/>
          <w:cs/>
          <w:lang w:bidi="th-TH"/>
        </w:rPr>
        <w:t>หกเดือน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48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A486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48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1E79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9E30C5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9E30C5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30C5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r w:rsidR="009E30C5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30C5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9E30C5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E30C5" w:rsidRPr="003C5E38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9E30C5" w:rsidRPr="003C5E3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AE585B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AE585B"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="00AE585B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AE585B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E585B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AE58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E585B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AE585B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AE585B" w:rsidRPr="00AE585B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AE585B" w:rsidRPr="00AE585B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AE585B"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E58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="00AE585B"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ส่วน</w:t>
      </w:r>
      <w:r w:rsidR="00AE585B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AE585B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</w:t>
      </w:r>
      <w:r w:rsidR="00AE58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AE585B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AE585B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BA486C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7E757D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1553E4B1" w:rsidR="00CD4D4E" w:rsidRPr="00F01358" w:rsidRDefault="00AE585B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E585B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E585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AE585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AE585B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AE585B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AE585B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0470CA7E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7614F11A" w14:textId="1C726E87" w:rsidR="004B3341" w:rsidRDefault="004B3341" w:rsidP="00CD4D4E">
      <w:pPr>
        <w:jc w:val="thaiDistribute"/>
        <w:rPr>
          <w:rFonts w:ascii="Browallia New" w:hAnsi="Browallia New" w:cs="Browallia New"/>
        </w:rPr>
      </w:pPr>
    </w:p>
    <w:p w14:paraId="6D070316" w14:textId="410E5F39" w:rsidR="004B3341" w:rsidRDefault="004B3341" w:rsidP="00CD4D4E">
      <w:pPr>
        <w:jc w:val="thaiDistribute"/>
        <w:rPr>
          <w:rFonts w:ascii="Browallia New" w:hAnsi="Browallia New" w:cs="Browallia New"/>
        </w:rPr>
      </w:pPr>
    </w:p>
    <w:p w14:paraId="5F67EDD7" w14:textId="77777777" w:rsidR="004B3341" w:rsidRDefault="004B3341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F44446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7E757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66534096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F26FA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CF26FA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09FFA688" w14:textId="77777777" w:rsidR="003C08B4" w:rsidRPr="007C635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FA4565F" w14:textId="5C500F50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6684962" w14:textId="77777777" w:rsidR="00BA486C" w:rsidRDefault="00BA486C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1EC6733" w14:textId="77777777" w:rsidR="009E30C5" w:rsidRPr="00B32658" w:rsidRDefault="009E30C5" w:rsidP="00BA48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326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Pr="00B326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นรินทร์ </w:t>
      </w:r>
      <w:r w:rsidRPr="00B3265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326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53FFA99" w14:textId="77777777" w:rsidR="009E30C5" w:rsidRPr="00B32658" w:rsidRDefault="009E30C5" w:rsidP="009E30C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27DAF14" w14:textId="77777777" w:rsidR="009E30C5" w:rsidRPr="00B32658" w:rsidRDefault="009E30C5" w:rsidP="009E30C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/>
          <w:sz w:val="28"/>
          <w:szCs w:val="28"/>
        </w:rPr>
        <w:t>8593</w:t>
      </w:r>
    </w:p>
    <w:p w14:paraId="1AB25089" w14:textId="77777777" w:rsidR="009E30C5" w:rsidRPr="00B32658" w:rsidRDefault="009E30C5" w:rsidP="009E30C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5C84913" w14:textId="77777777" w:rsidR="009E30C5" w:rsidRDefault="009E30C5" w:rsidP="009E30C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4727D5F3" w14:textId="77777777" w:rsidR="009E30C5" w:rsidRDefault="009E30C5" w:rsidP="009E30C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27214EBD" w:rsidR="00CD4D4E" w:rsidRPr="009E30C5" w:rsidRDefault="00885B7C" w:rsidP="009E30C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B625F">
        <w:rPr>
          <w:rFonts w:ascii="Browallia New" w:hAnsi="Browallia New" w:cs="Browallia New"/>
          <w:sz w:val="28"/>
          <w:szCs w:val="28"/>
          <w:lang w:bidi="th-TH"/>
        </w:rPr>
        <w:t>10</w:t>
      </w:r>
      <w:r w:rsidR="00BA486C" w:rsidRPr="00EB625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B62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9E30C5" w:rsidRPr="00EB625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E30C5" w:rsidRPr="00EB625F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19D3D" w14:textId="77777777" w:rsidR="004D27A5" w:rsidRDefault="004D27A5">
      <w:r>
        <w:separator/>
      </w:r>
    </w:p>
  </w:endnote>
  <w:endnote w:type="continuationSeparator" w:id="0">
    <w:p w14:paraId="03F0C662" w14:textId="77777777" w:rsidR="004D27A5" w:rsidRDefault="004D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F1D6F" w14:textId="77777777" w:rsidR="004D27A5" w:rsidRDefault="004D27A5">
      <w:bookmarkStart w:id="0" w:name="_Hlk482348182"/>
      <w:bookmarkEnd w:id="0"/>
      <w:r>
        <w:separator/>
      </w:r>
    </w:p>
  </w:footnote>
  <w:footnote w:type="continuationSeparator" w:id="0">
    <w:p w14:paraId="01789BF9" w14:textId="77777777" w:rsidR="004D27A5" w:rsidRDefault="004D2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2D66703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7CC94F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3E7A9208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1E79"/>
    <w:rsid w:val="00142624"/>
    <w:rsid w:val="00142760"/>
    <w:rsid w:val="00142E5B"/>
    <w:rsid w:val="001554CD"/>
    <w:rsid w:val="00155A91"/>
    <w:rsid w:val="001613E2"/>
    <w:rsid w:val="0016459D"/>
    <w:rsid w:val="00167017"/>
    <w:rsid w:val="00167B4C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2414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5E3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B3341"/>
    <w:rsid w:val="004C0971"/>
    <w:rsid w:val="004C0C25"/>
    <w:rsid w:val="004C2111"/>
    <w:rsid w:val="004C732E"/>
    <w:rsid w:val="004D20AE"/>
    <w:rsid w:val="004D27A5"/>
    <w:rsid w:val="004D3578"/>
    <w:rsid w:val="004D6145"/>
    <w:rsid w:val="004F1A16"/>
    <w:rsid w:val="004F207F"/>
    <w:rsid w:val="004F5D91"/>
    <w:rsid w:val="00501DC4"/>
    <w:rsid w:val="005070FA"/>
    <w:rsid w:val="0052186A"/>
    <w:rsid w:val="005321DA"/>
    <w:rsid w:val="005405B9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3B85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183F"/>
    <w:rsid w:val="0079502D"/>
    <w:rsid w:val="007A0755"/>
    <w:rsid w:val="007A31D9"/>
    <w:rsid w:val="007A74F9"/>
    <w:rsid w:val="007C6354"/>
    <w:rsid w:val="007D41A1"/>
    <w:rsid w:val="007E757D"/>
    <w:rsid w:val="008033D0"/>
    <w:rsid w:val="00803FB6"/>
    <w:rsid w:val="008059EF"/>
    <w:rsid w:val="00806118"/>
    <w:rsid w:val="00810BA3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41C2"/>
    <w:rsid w:val="008719C2"/>
    <w:rsid w:val="00884701"/>
    <w:rsid w:val="00884FF7"/>
    <w:rsid w:val="00885B7C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66DC"/>
    <w:rsid w:val="009D7719"/>
    <w:rsid w:val="009E278C"/>
    <w:rsid w:val="009E30C5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847C1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585B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486C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67B52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CF26FA"/>
    <w:rsid w:val="00D078C4"/>
    <w:rsid w:val="00D154A6"/>
    <w:rsid w:val="00D15EA5"/>
    <w:rsid w:val="00D2100B"/>
    <w:rsid w:val="00D24220"/>
    <w:rsid w:val="00D3089E"/>
    <w:rsid w:val="00D31D7A"/>
    <w:rsid w:val="00D33E60"/>
    <w:rsid w:val="00D34A9E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0A55"/>
    <w:rsid w:val="00E02ED1"/>
    <w:rsid w:val="00E04361"/>
    <w:rsid w:val="00E064FD"/>
    <w:rsid w:val="00E1053A"/>
    <w:rsid w:val="00E13654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25F"/>
    <w:rsid w:val="00EB6FE3"/>
    <w:rsid w:val="00EE0F65"/>
    <w:rsid w:val="00EE44DA"/>
    <w:rsid w:val="00EE59BD"/>
    <w:rsid w:val="00EF190C"/>
    <w:rsid w:val="00F01358"/>
    <w:rsid w:val="00F246A1"/>
    <w:rsid w:val="00F37917"/>
    <w:rsid w:val="00F4444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bb4dd202092f949043ea18f83589151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6f0ad2d0a73018c39eabb805f7293e7f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F15096-2DB3-4FA2-8BC2-A27CAC3CF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DD0137-B86E-43D3-BA03-083D0EC71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195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52</cp:revision>
  <cp:lastPrinted>2018-08-10T07:54:00Z</cp:lastPrinted>
  <dcterms:created xsi:type="dcterms:W3CDTF">2017-09-05T10:07:00Z</dcterms:created>
  <dcterms:modified xsi:type="dcterms:W3CDTF">2018-08-10T09:54:00Z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