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4852F5A6" w14:textId="77777777" w:rsid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3C8C5A5" w:rsidR="00634D49" w:rsidRPr="00BC509E" w:rsidRDefault="00634D49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C509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02BBA" w:rsidRPr="00BC509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 เทอร์มินอล จำกัด (มหาชน)</w:t>
      </w:r>
    </w:p>
    <w:p w14:paraId="580879B3" w14:textId="17CCE0A9" w:rsidR="00AD3B26" w:rsidRPr="00BC509E" w:rsidRDefault="00AD3B26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788876" w14:textId="2B4105F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BC509E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 เทอร์มินอล</w:t>
      </w:r>
      <w:r w:rsidRPr="00BC509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ณ วันที่ </w:t>
      </w:r>
      <w:r w:rsidRPr="00BC509E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BC509E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</w:t>
      </w:r>
      <w:r w:rsidRPr="00BC509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BC509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BC509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สำหรับงวดสามเดือนสิ้นสุดวันเดียวกัน</w:t>
      </w:r>
      <w:r w:rsidR="009042F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BC509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9042F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</w:t>
      </w:r>
      <w:r w:rsidRPr="00BC509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9042F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BC509E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9042F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D3837F" w14:textId="7478A50A" w:rsidR="00BC509E" w:rsidRPr="00BC509E" w:rsidRDefault="00BC509E" w:rsidP="009042F3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21673F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C509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1382D5CC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D50BAE5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C509E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BC509E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BC509E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BC509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53607781" w14:textId="4394539A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58178F" w14:textId="4A8C8FE8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7991A6" w14:textId="0BD54308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794674" w14:textId="3A907AA0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BD2597" w14:textId="1A57E70D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47A55B" w14:textId="34D9683B" w:rsid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806425" w14:textId="3F8EA892" w:rsidR="00961E7F" w:rsidRDefault="00961E7F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E5CDAB" w14:textId="310FF0CA" w:rsidR="00961E7F" w:rsidRDefault="00961E7F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953CCA" w14:textId="77777777" w:rsidR="00961E7F" w:rsidRPr="00BC509E" w:rsidRDefault="00961E7F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GoBack"/>
      <w:bookmarkEnd w:id="1"/>
    </w:p>
    <w:p w14:paraId="59427981" w14:textId="663C3023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CF5C0C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C509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60B10B3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18C82CA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509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BC509E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3436A628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413E4B" w14:textId="2A5D230E" w:rsidR="00884701" w:rsidRPr="00BC509E" w:rsidRDefault="00884701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168FC6" w14:textId="77777777" w:rsidR="00BC509E" w:rsidRP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A57895" w14:textId="65C6E19A" w:rsidR="00142624" w:rsidRPr="00BC509E" w:rsidRDefault="00402BBA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C509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นายนรินทร์ </w:t>
      </w:r>
      <w:r w:rsidRPr="00BC509E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</w:t>
      </w:r>
      <w:r w:rsidRPr="00BC509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77777777" w:rsidR="00142624" w:rsidRPr="00BC509E" w:rsidRDefault="00142624" w:rsidP="00BC509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7B1EE53" w:rsidR="00142624" w:rsidRPr="00BC509E" w:rsidRDefault="00142624" w:rsidP="00BC509E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402BBA" w:rsidRPr="00BC509E">
        <w:rPr>
          <w:rFonts w:ascii="Browallia New" w:hAnsi="Browallia New" w:cs="Browallia New" w:hint="cs"/>
          <w:sz w:val="28"/>
          <w:szCs w:val="28"/>
          <w:lang w:val="en-US" w:bidi="th-TH"/>
        </w:rPr>
        <w:t>8593</w:t>
      </w:r>
    </w:p>
    <w:p w14:paraId="28B639CA" w14:textId="77777777" w:rsidR="00142624" w:rsidRPr="00BC509E" w:rsidRDefault="00142624" w:rsidP="00BC509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BC509E" w:rsidRDefault="003C08B4" w:rsidP="00BC509E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BC509E" w:rsidRDefault="00142624" w:rsidP="00BC509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C509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25F0EE72" w:rsidR="00CD4D4E" w:rsidRPr="00BC509E" w:rsidRDefault="00E64C03" w:rsidP="00BC509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E64C03">
        <w:rPr>
          <w:rFonts w:ascii="Browallia New" w:hAnsi="Browallia New" w:cs="Browallia New"/>
          <w:sz w:val="28"/>
          <w:szCs w:val="28"/>
          <w:lang w:bidi="th-TH"/>
        </w:rPr>
        <w:t xml:space="preserve">10 </w:t>
      </w:r>
      <w:r w:rsidRPr="00E64C03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="00833C94" w:rsidRPr="00E64C0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C509E" w:rsidRPr="00E64C03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54D8B" w14:textId="77777777" w:rsidR="003D2C72" w:rsidRDefault="003D2C72">
      <w:r>
        <w:separator/>
      </w:r>
    </w:p>
  </w:endnote>
  <w:endnote w:type="continuationSeparator" w:id="0">
    <w:p w14:paraId="585FC250" w14:textId="77777777" w:rsidR="003D2C72" w:rsidRDefault="003D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21900" w14:textId="77777777" w:rsidR="003D2C72" w:rsidRDefault="003D2C72">
      <w:bookmarkStart w:id="0" w:name="_Hlk482348182"/>
      <w:bookmarkEnd w:id="0"/>
      <w:r>
        <w:separator/>
      </w:r>
    </w:p>
  </w:footnote>
  <w:footnote w:type="continuationSeparator" w:id="0">
    <w:p w14:paraId="4B0C5E8E" w14:textId="77777777" w:rsidR="003D2C72" w:rsidRDefault="003D2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680623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8E13DB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74099707" w:rsidR="00D460E7" w:rsidRPr="00BC509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47F9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2C72"/>
    <w:rsid w:val="003D64D6"/>
    <w:rsid w:val="003D722C"/>
    <w:rsid w:val="003E034A"/>
    <w:rsid w:val="003E3E21"/>
    <w:rsid w:val="003E59D9"/>
    <w:rsid w:val="003F1162"/>
    <w:rsid w:val="00402BBA"/>
    <w:rsid w:val="0040400B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92D8D"/>
    <w:rsid w:val="005A29D0"/>
    <w:rsid w:val="005A356D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D74D5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3C94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042F3"/>
    <w:rsid w:val="00912F98"/>
    <w:rsid w:val="00917FBB"/>
    <w:rsid w:val="009219CA"/>
    <w:rsid w:val="009223D3"/>
    <w:rsid w:val="00931D7A"/>
    <w:rsid w:val="00935D8D"/>
    <w:rsid w:val="00942FE8"/>
    <w:rsid w:val="00957E70"/>
    <w:rsid w:val="00961E7F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B3EF2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509E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5EE9"/>
    <w:rsid w:val="00D0786F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C03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4960"/>
    <w:rsid w:val="00EE59BD"/>
    <w:rsid w:val="00EF190C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1E1F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510e1c8090ae948514a3ba7728e30253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cece0acc191d5c55669d98b3338394c9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A0CC3D-EF2B-41A4-8377-E0C63956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CB476A-4038-4E49-B381-0339B49B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</cp:revision>
  <cp:lastPrinted>2019-05-08T01:58:00Z</cp:lastPrinted>
  <dcterms:created xsi:type="dcterms:W3CDTF">2019-03-28T03:23:00Z</dcterms:created>
  <dcterms:modified xsi:type="dcterms:W3CDTF">2019-05-10T02:57:00Z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